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70D9A" w14:textId="2A5FFEBF" w:rsidR="00E001B4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48A1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2E98491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3392BDC" w14:textId="0AE45207" w:rsidR="0085747A" w:rsidRPr="008A299B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70149">
        <w:rPr>
          <w:rFonts w:ascii="Corbel" w:hAnsi="Corbel"/>
          <w:i/>
          <w:smallCaps/>
          <w:sz w:val="24"/>
          <w:szCs w:val="24"/>
        </w:rPr>
        <w:t>2025-2028</w:t>
      </w:r>
    </w:p>
    <w:p w14:paraId="370136D6" w14:textId="3E514BEF" w:rsidR="00445970" w:rsidRPr="00EA4832" w:rsidRDefault="00445970" w:rsidP="00F7703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A299B">
        <w:rPr>
          <w:rFonts w:ascii="Corbel" w:hAnsi="Corbel"/>
          <w:sz w:val="20"/>
          <w:szCs w:val="20"/>
        </w:rPr>
        <w:t>202</w:t>
      </w:r>
      <w:r w:rsidR="00570149">
        <w:rPr>
          <w:rFonts w:ascii="Corbel" w:hAnsi="Corbel"/>
          <w:sz w:val="20"/>
          <w:szCs w:val="20"/>
        </w:rPr>
        <w:t>6</w:t>
      </w:r>
      <w:r w:rsidR="008A299B">
        <w:rPr>
          <w:rFonts w:ascii="Corbel" w:hAnsi="Corbel"/>
          <w:sz w:val="20"/>
          <w:szCs w:val="20"/>
        </w:rPr>
        <w:t>-</w:t>
      </w:r>
      <w:r w:rsidR="00B33F3B">
        <w:rPr>
          <w:rFonts w:ascii="Corbel" w:hAnsi="Corbel"/>
          <w:sz w:val="20"/>
          <w:szCs w:val="20"/>
        </w:rPr>
        <w:t>20</w:t>
      </w:r>
      <w:r w:rsidR="008A299B">
        <w:rPr>
          <w:rFonts w:ascii="Corbel" w:hAnsi="Corbel"/>
          <w:sz w:val="20"/>
          <w:szCs w:val="20"/>
        </w:rPr>
        <w:t>2</w:t>
      </w:r>
      <w:r w:rsidR="00570149">
        <w:rPr>
          <w:rFonts w:ascii="Corbel" w:hAnsi="Corbel"/>
          <w:sz w:val="20"/>
          <w:szCs w:val="20"/>
        </w:rPr>
        <w:t>7</w:t>
      </w:r>
    </w:p>
    <w:p w14:paraId="44A176E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15C2B0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93F24EE" w14:textId="77777777" w:rsidTr="00983BA2">
        <w:tc>
          <w:tcPr>
            <w:tcW w:w="2694" w:type="dxa"/>
            <w:vAlign w:val="center"/>
          </w:tcPr>
          <w:p w14:paraId="47EA951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665107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marketingu</w:t>
            </w:r>
          </w:p>
        </w:tc>
      </w:tr>
      <w:tr w:rsidR="0085747A" w:rsidRPr="009C54AE" w14:paraId="72822EDF" w14:textId="77777777" w:rsidTr="00983BA2">
        <w:tc>
          <w:tcPr>
            <w:tcW w:w="2694" w:type="dxa"/>
            <w:vAlign w:val="center"/>
          </w:tcPr>
          <w:p w14:paraId="767878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B1EA9D" w14:textId="77777777" w:rsidR="0085747A" w:rsidRPr="008A299B" w:rsidRDefault="008A299B" w:rsidP="008A299B">
            <w:pPr>
              <w:rPr>
                <w:rFonts w:ascii="Corbel" w:hAnsi="Corbel"/>
                <w:sz w:val="24"/>
                <w:szCs w:val="24"/>
              </w:rPr>
            </w:pPr>
            <w:r w:rsidRPr="008A299B">
              <w:rPr>
                <w:rFonts w:ascii="Corbel" w:hAnsi="Corbel"/>
                <w:sz w:val="24"/>
                <w:szCs w:val="24"/>
              </w:rPr>
              <w:t>E/I/A.12</w:t>
            </w:r>
          </w:p>
        </w:tc>
      </w:tr>
      <w:tr w:rsidR="00983BA2" w:rsidRPr="009C54AE" w14:paraId="7DB6BD40" w14:textId="77777777" w:rsidTr="00983BA2">
        <w:tc>
          <w:tcPr>
            <w:tcW w:w="2694" w:type="dxa"/>
            <w:vAlign w:val="center"/>
          </w:tcPr>
          <w:p w14:paraId="074D16CE" w14:textId="77777777" w:rsidR="00983BA2" w:rsidRPr="009C54AE" w:rsidRDefault="00983BA2" w:rsidP="00983BA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3707EA1" w14:textId="5EE97244" w:rsidR="00983BA2" w:rsidRPr="009C54AE" w:rsidRDefault="00983BA2" w:rsidP="00983B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2E4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83BA2" w:rsidRPr="009C54AE" w14:paraId="7F06A4CB" w14:textId="77777777" w:rsidTr="00983BA2">
        <w:tc>
          <w:tcPr>
            <w:tcW w:w="2694" w:type="dxa"/>
            <w:vAlign w:val="center"/>
          </w:tcPr>
          <w:p w14:paraId="66874D7D" w14:textId="77777777" w:rsidR="00983BA2" w:rsidRPr="009C54AE" w:rsidRDefault="00983BA2" w:rsidP="00983B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FB49D62" w14:textId="4DCC4380" w:rsidR="00983BA2" w:rsidRPr="009C54AE" w:rsidRDefault="00983BA2" w:rsidP="00983B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2E4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AE5015C" w14:textId="77777777" w:rsidTr="00983BA2">
        <w:tc>
          <w:tcPr>
            <w:tcW w:w="2694" w:type="dxa"/>
            <w:vAlign w:val="center"/>
          </w:tcPr>
          <w:p w14:paraId="3CED0B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CD4BE2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931B646" w14:textId="77777777" w:rsidTr="00983BA2">
        <w:tc>
          <w:tcPr>
            <w:tcW w:w="2694" w:type="dxa"/>
            <w:vAlign w:val="center"/>
          </w:tcPr>
          <w:p w14:paraId="5E71DB6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FA9BA4" w14:textId="3262768A" w:rsidR="0085747A" w:rsidRPr="009C54AE" w:rsidRDefault="0017512A" w:rsidP="00FD68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60A8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118D111" w14:textId="77777777" w:rsidTr="00983BA2">
        <w:tc>
          <w:tcPr>
            <w:tcW w:w="2694" w:type="dxa"/>
            <w:vAlign w:val="center"/>
          </w:tcPr>
          <w:p w14:paraId="432A71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4390D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5B6D207" w14:textId="77777777" w:rsidTr="00983BA2">
        <w:tc>
          <w:tcPr>
            <w:tcW w:w="2694" w:type="dxa"/>
            <w:vAlign w:val="center"/>
          </w:tcPr>
          <w:p w14:paraId="001932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BE89BC" w14:textId="77777777" w:rsidR="0085747A" w:rsidRPr="009C54AE" w:rsidRDefault="0017512A" w:rsidP="005F71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8C7A60A" w14:textId="77777777" w:rsidTr="00983BA2">
        <w:tc>
          <w:tcPr>
            <w:tcW w:w="2694" w:type="dxa"/>
            <w:vAlign w:val="center"/>
          </w:tcPr>
          <w:p w14:paraId="31A451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7C918C3" w14:textId="26EFD2FC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1F07C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4110EDD9" w14:textId="77777777" w:rsidTr="00983BA2">
        <w:tc>
          <w:tcPr>
            <w:tcW w:w="2694" w:type="dxa"/>
            <w:vAlign w:val="center"/>
          </w:tcPr>
          <w:p w14:paraId="2E39A6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A6E0F4" w14:textId="77777777" w:rsidR="0085747A" w:rsidRPr="009C54AE" w:rsidRDefault="0017512A" w:rsidP="008A29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9C54AE" w14:paraId="640C9199" w14:textId="77777777" w:rsidTr="00983BA2">
        <w:tc>
          <w:tcPr>
            <w:tcW w:w="2694" w:type="dxa"/>
            <w:vAlign w:val="center"/>
          </w:tcPr>
          <w:p w14:paraId="4181656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1B72B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78A4A12" w14:textId="77777777" w:rsidTr="00983BA2">
        <w:tc>
          <w:tcPr>
            <w:tcW w:w="2694" w:type="dxa"/>
            <w:vAlign w:val="center"/>
          </w:tcPr>
          <w:p w14:paraId="513A80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C5FF016" w14:textId="77777777" w:rsidR="0085747A" w:rsidRPr="009C54AE" w:rsidRDefault="007F6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  <w:tr w:rsidR="0085747A" w:rsidRPr="009C54AE" w14:paraId="13B120EE" w14:textId="77777777" w:rsidTr="00983BA2">
        <w:tc>
          <w:tcPr>
            <w:tcW w:w="2694" w:type="dxa"/>
            <w:vAlign w:val="center"/>
          </w:tcPr>
          <w:p w14:paraId="2F4852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48C4148" w14:textId="77777777" w:rsidR="0085747A" w:rsidRPr="009C54AE" w:rsidRDefault="008A29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Wiesława Kuźniar, prof. UR</w:t>
            </w:r>
          </w:p>
        </w:tc>
      </w:tr>
    </w:tbl>
    <w:p w14:paraId="0D48FFAA" w14:textId="0E76553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33F3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01A1C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A8E5F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3DA38C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892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EBB4F3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D7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6F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3E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F7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1F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2B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A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D0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72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54638A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18D0" w14:textId="77777777" w:rsidR="00015B8F" w:rsidRPr="009C54AE" w:rsidRDefault="008A29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BA55" w14:textId="77777777" w:rsidR="00015B8F" w:rsidRPr="009C54AE" w:rsidRDefault="008A29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0F65" w14:textId="65CE6981" w:rsidR="00015B8F" w:rsidRPr="009C54AE" w:rsidRDefault="002971D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58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8E4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2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3A3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70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CE0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FC7D" w14:textId="697DCCD0" w:rsidR="00015B8F" w:rsidRPr="009C54AE" w:rsidRDefault="002971D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1F73D9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01F60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747A11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7EB1FFA" w14:textId="77777777" w:rsidR="00F7703D" w:rsidRDefault="00F7703D" w:rsidP="00F7703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23670D2" w14:textId="77777777" w:rsidR="00F7703D" w:rsidRPr="00F7703D" w:rsidRDefault="00F7703D" w:rsidP="00F7703D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F7703D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F7703D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F7703D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223A77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BBF782" w14:textId="77777777" w:rsidR="005E2AC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</w:p>
    <w:p w14:paraId="1CB5A8C3" w14:textId="767AF9FE" w:rsidR="00952CFB" w:rsidRDefault="008A299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5E2AC5">
        <w:rPr>
          <w:rFonts w:ascii="Corbel" w:hAnsi="Corbel"/>
          <w:b w:val="0"/>
          <w:bCs/>
          <w:smallCaps w:val="0"/>
          <w:szCs w:val="24"/>
        </w:rPr>
        <w:t xml:space="preserve"> </w:t>
      </w:r>
      <w:r w:rsidR="00952CFB">
        <w:rPr>
          <w:rFonts w:ascii="Corbel" w:hAnsi="Corbel"/>
          <w:b w:val="0"/>
          <w:bCs/>
          <w:smallCaps w:val="0"/>
          <w:szCs w:val="24"/>
        </w:rPr>
        <w:t xml:space="preserve">Wykład       </w:t>
      </w:r>
      <w:r w:rsidR="00952CFB" w:rsidRPr="005E2AC5">
        <w:rPr>
          <w:rFonts w:ascii="Corbel" w:hAnsi="Corbel"/>
          <w:b w:val="0"/>
          <w:bCs/>
          <w:smallCaps w:val="0"/>
          <w:szCs w:val="24"/>
        </w:rPr>
        <w:t xml:space="preserve">zaliczenie </w:t>
      </w:r>
      <w:r w:rsidR="00952CFB">
        <w:rPr>
          <w:rFonts w:ascii="Corbel" w:hAnsi="Corbel"/>
          <w:b w:val="0"/>
          <w:bCs/>
          <w:smallCaps w:val="0"/>
          <w:szCs w:val="24"/>
        </w:rPr>
        <w:t>bez</w:t>
      </w:r>
      <w:r w:rsidR="00952CFB" w:rsidRPr="005E2AC5">
        <w:rPr>
          <w:rFonts w:ascii="Corbel" w:hAnsi="Corbel"/>
          <w:b w:val="0"/>
          <w:bCs/>
          <w:smallCaps w:val="0"/>
          <w:szCs w:val="24"/>
        </w:rPr>
        <w:t xml:space="preserve"> ocen</w:t>
      </w:r>
      <w:r w:rsidR="00952CFB">
        <w:rPr>
          <w:rFonts w:ascii="Corbel" w:hAnsi="Corbel"/>
          <w:b w:val="0"/>
          <w:bCs/>
          <w:smallCaps w:val="0"/>
          <w:szCs w:val="24"/>
        </w:rPr>
        <w:t>y</w:t>
      </w:r>
    </w:p>
    <w:p w14:paraId="380E67AA" w14:textId="528CC9BC" w:rsidR="00E22FBC" w:rsidRPr="005E2AC5" w:rsidRDefault="00952CF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 Ćwiczenia   </w:t>
      </w:r>
      <w:r w:rsidR="008A299B" w:rsidRPr="005E2AC5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BABBE9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BBC54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8A7C96" w14:textId="77777777" w:rsidTr="00745302">
        <w:tc>
          <w:tcPr>
            <w:tcW w:w="9670" w:type="dxa"/>
          </w:tcPr>
          <w:p w14:paraId="0C8B2802" w14:textId="77777777" w:rsidR="0085747A" w:rsidRPr="00AE1F2D" w:rsidRDefault="0021616F" w:rsidP="00AE1F2D">
            <w:pPr>
              <w:rPr>
                <w:rFonts w:ascii="Corbel" w:hAnsi="Corbel"/>
              </w:rPr>
            </w:pPr>
            <w:r w:rsidRPr="00AE1F2D">
              <w:rPr>
                <w:rFonts w:ascii="Corbel" w:hAnsi="Corbel"/>
              </w:rPr>
              <w:t xml:space="preserve">Zaliczenie </w:t>
            </w:r>
            <w:proofErr w:type="gramStart"/>
            <w:r w:rsidRPr="00AE1F2D">
              <w:rPr>
                <w:rFonts w:ascii="Corbel" w:hAnsi="Corbel"/>
              </w:rPr>
              <w:t>przedmiotów:  Mikroekonomia</w:t>
            </w:r>
            <w:proofErr w:type="gramEnd"/>
            <w:r w:rsidRPr="00AE1F2D">
              <w:rPr>
                <w:rFonts w:ascii="Corbel" w:hAnsi="Corbel"/>
              </w:rPr>
              <w:t xml:space="preserve">, Zarządzanie. Znajomość podstawowych mechanizmów i </w:t>
            </w:r>
            <w:proofErr w:type="gramStart"/>
            <w:r w:rsidRPr="00AE1F2D">
              <w:rPr>
                <w:rFonts w:ascii="Corbel" w:hAnsi="Corbel"/>
              </w:rPr>
              <w:t>zasad  funkcjonowania</w:t>
            </w:r>
            <w:proofErr w:type="gramEnd"/>
            <w:r w:rsidRPr="00AE1F2D">
              <w:rPr>
                <w:rFonts w:ascii="Corbel" w:hAnsi="Corbel"/>
              </w:rPr>
              <w:t xml:space="preserve"> rynku</w:t>
            </w:r>
          </w:p>
        </w:tc>
      </w:tr>
    </w:tbl>
    <w:p w14:paraId="48DA789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51C4A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BF1F530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5806F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80FC90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5E2AC5" w14:paraId="666DBB49" w14:textId="77777777" w:rsidTr="00923D7D">
        <w:tc>
          <w:tcPr>
            <w:tcW w:w="851" w:type="dxa"/>
            <w:vAlign w:val="center"/>
          </w:tcPr>
          <w:p w14:paraId="60A024A0" w14:textId="77777777" w:rsidR="0085747A" w:rsidRPr="005E2AC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AA9FD77" w14:textId="77777777" w:rsidR="0085747A" w:rsidRPr="005E2AC5" w:rsidRDefault="001F4FDF" w:rsidP="00AE1F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Przekazanie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podstawowej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wiedzy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dotyczącej zasad i narzędzi marketingowych </w:t>
            </w:r>
            <w:proofErr w:type="gramStart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możliwości</w:t>
            </w:r>
            <w:proofErr w:type="gramEnd"/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ich zastosowania w kontekście różnych typów organizacji i rynków docelowych</w:t>
            </w:r>
          </w:p>
        </w:tc>
      </w:tr>
      <w:tr w:rsidR="0085747A" w:rsidRPr="005E2AC5" w14:paraId="2056ED25" w14:textId="77777777" w:rsidTr="00923D7D">
        <w:tc>
          <w:tcPr>
            <w:tcW w:w="851" w:type="dxa"/>
            <w:vAlign w:val="center"/>
          </w:tcPr>
          <w:p w14:paraId="1AB6BF81" w14:textId="77777777" w:rsidR="0085747A" w:rsidRPr="005E2AC5" w:rsidRDefault="001F4F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E2A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DD857D" w14:textId="77777777" w:rsidR="0085747A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Zapoznanie studentów z zasadami zależności między czynnikami otoczenia, a strategią marketingową</w:t>
            </w:r>
          </w:p>
        </w:tc>
      </w:tr>
      <w:tr w:rsidR="0085747A" w:rsidRPr="005E2AC5" w14:paraId="4034F765" w14:textId="77777777" w:rsidTr="00923D7D">
        <w:tc>
          <w:tcPr>
            <w:tcW w:w="851" w:type="dxa"/>
            <w:vAlign w:val="center"/>
          </w:tcPr>
          <w:p w14:paraId="41D46B19" w14:textId="77777777" w:rsidR="0085747A" w:rsidRPr="005E2AC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F4FDF" w:rsidRPr="005E2AC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1D82F0" w14:textId="77777777" w:rsidR="0085747A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Wypracowanie umiejętności posługiwania się terminologią marketingową i stosowaniem jej w praktyce </w:t>
            </w:r>
          </w:p>
        </w:tc>
      </w:tr>
      <w:tr w:rsidR="001F4FDF" w:rsidRPr="005E2AC5" w14:paraId="127ED59D" w14:textId="77777777" w:rsidTr="00923D7D">
        <w:tc>
          <w:tcPr>
            <w:tcW w:w="851" w:type="dxa"/>
            <w:vAlign w:val="center"/>
          </w:tcPr>
          <w:p w14:paraId="4B03BF19" w14:textId="77777777" w:rsidR="001F4FDF" w:rsidRPr="005E2AC5" w:rsidRDefault="001F4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9C70104" w14:textId="77777777" w:rsidR="001F4FDF" w:rsidRPr="005E2AC5" w:rsidRDefault="001F4FDF" w:rsidP="001F4F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Wypracowanie umiejętności budowania strategii marketingowej i stosowania narzędzi marketingowych</w:t>
            </w:r>
          </w:p>
        </w:tc>
      </w:tr>
      <w:tr w:rsidR="001F4FDF" w:rsidRPr="005E2AC5" w14:paraId="615D2376" w14:textId="77777777" w:rsidTr="00923D7D">
        <w:tc>
          <w:tcPr>
            <w:tcW w:w="851" w:type="dxa"/>
            <w:vAlign w:val="center"/>
          </w:tcPr>
          <w:p w14:paraId="26D5B5BD" w14:textId="77777777" w:rsidR="001F4FDF" w:rsidRPr="005E2AC5" w:rsidRDefault="001F4F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E2AC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FA9D4FF" w14:textId="77777777" w:rsidR="001F4FDF" w:rsidRPr="005E2AC5" w:rsidRDefault="001F4FDF" w:rsidP="00AE1F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Przygotowanie studentów do pracy zespołowej w oparciu o wspólne przygotowywanie </w:t>
            </w:r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podstawowych założeń </w:t>
            </w:r>
            <w:proofErr w:type="gramStart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projektu  strategii</w:t>
            </w:r>
            <w:proofErr w:type="gramEnd"/>
            <w:r w:rsidR="00AE1F2D"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 xml:space="preserve">  </w:t>
            </w:r>
            <w:r w:rsidRPr="005E2AC5">
              <w:rPr>
                <w:rFonts w:ascii="Corbel" w:eastAsia="Times New Roman" w:hAnsi="Corbel"/>
                <w:bCs/>
                <w:color w:val="000000"/>
                <w:sz w:val="24"/>
                <w:szCs w:val="24"/>
                <w:lang w:eastAsia="pl-PL"/>
              </w:rPr>
              <w:t>marketingowej.</w:t>
            </w:r>
          </w:p>
        </w:tc>
      </w:tr>
    </w:tbl>
    <w:p w14:paraId="4D2644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134CA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F7104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763B3A0E" w14:textId="77777777" w:rsidTr="0071620A">
        <w:tc>
          <w:tcPr>
            <w:tcW w:w="1701" w:type="dxa"/>
            <w:vAlign w:val="center"/>
          </w:tcPr>
          <w:p w14:paraId="7DC3AE4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029E9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A8B8A0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6C63650" w14:textId="77777777" w:rsidTr="005E6E85">
        <w:tc>
          <w:tcPr>
            <w:tcW w:w="1701" w:type="dxa"/>
          </w:tcPr>
          <w:p w14:paraId="44EA5DE8" w14:textId="7043B88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71D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6E216FF6" w14:textId="77777777" w:rsidR="0085747A" w:rsidRPr="004328AB" w:rsidRDefault="00803BDA" w:rsidP="004328AB">
            <w:pPr>
              <w:rPr>
                <w:rFonts w:ascii="Corbel" w:hAnsi="Corbel"/>
                <w:sz w:val="24"/>
                <w:szCs w:val="24"/>
              </w:rPr>
            </w:pPr>
            <w:r w:rsidRPr="00150EBF">
              <w:rPr>
                <w:rFonts w:ascii="Corbel" w:hAnsi="Corbel"/>
                <w:sz w:val="24"/>
                <w:szCs w:val="24"/>
              </w:rPr>
              <w:t xml:space="preserve"> zna i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rozumie  wzajemne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relacje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pomiędzy  podmiotami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rynkowymi, w tym zwłaszcza relacje przedsiębiorstwo – klient, a także ich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oddziaływanie  marketingowe</w:t>
            </w:r>
            <w:proofErr w:type="gramEnd"/>
          </w:p>
        </w:tc>
        <w:tc>
          <w:tcPr>
            <w:tcW w:w="1873" w:type="dxa"/>
          </w:tcPr>
          <w:p w14:paraId="13D112AD" w14:textId="77777777" w:rsidR="0085747A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85747A" w:rsidRPr="009C54AE" w14:paraId="138ADC80" w14:textId="77777777" w:rsidTr="005E6E85">
        <w:tc>
          <w:tcPr>
            <w:tcW w:w="1701" w:type="dxa"/>
          </w:tcPr>
          <w:p w14:paraId="0D1E6F23" w14:textId="354EE7C7" w:rsidR="0085747A" w:rsidRPr="009C54AE" w:rsidRDefault="001F4FDF" w:rsidP="001F4F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71D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39A3D8C" w14:textId="77777777" w:rsidR="0085747A" w:rsidRPr="00803BDA" w:rsidRDefault="00803BDA" w:rsidP="00803BDA">
            <w:pPr>
              <w:rPr>
                <w:rFonts w:ascii="Corbel" w:hAnsi="Corbel"/>
                <w:sz w:val="24"/>
                <w:szCs w:val="24"/>
              </w:rPr>
            </w:pPr>
            <w:r w:rsidRPr="00150EBF">
              <w:rPr>
                <w:rFonts w:ascii="Corbel" w:hAnsi="Corbel"/>
                <w:sz w:val="24"/>
                <w:szCs w:val="24"/>
              </w:rPr>
              <w:t xml:space="preserve">zna i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rozumie</w:t>
            </w:r>
            <w:r w:rsidRPr="00150EBF">
              <w:rPr>
                <w:rFonts w:ascii="Corbel" w:hAnsi="Corbel"/>
                <w:b/>
                <w:sz w:val="24"/>
                <w:szCs w:val="24"/>
              </w:rPr>
              <w:t xml:space="preserve">  </w:t>
            </w:r>
            <w:r w:rsidRPr="00150EBF">
              <w:rPr>
                <w:rFonts w:ascii="Corbel" w:hAnsi="Corbel"/>
                <w:sz w:val="24"/>
                <w:szCs w:val="24"/>
              </w:rPr>
              <w:t>podstawowe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zasady tworzenia i rozwoju strategii marketingowych w kontekście rozwoju </w:t>
            </w: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różnych  form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przedsiębiorczości</w:t>
            </w:r>
          </w:p>
        </w:tc>
        <w:tc>
          <w:tcPr>
            <w:tcW w:w="1873" w:type="dxa"/>
          </w:tcPr>
          <w:p w14:paraId="2F3807AA" w14:textId="77777777" w:rsidR="0085747A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K_W11</w:t>
            </w:r>
          </w:p>
        </w:tc>
      </w:tr>
      <w:tr w:rsidR="001F4FDF" w:rsidRPr="009C54AE" w14:paraId="5C015770" w14:textId="77777777" w:rsidTr="005E6E85">
        <w:tc>
          <w:tcPr>
            <w:tcW w:w="1701" w:type="dxa"/>
          </w:tcPr>
          <w:p w14:paraId="2A331358" w14:textId="40516AC9" w:rsidR="001F4FDF" w:rsidRPr="009C54AE" w:rsidRDefault="001F4F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71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479F0BD" w14:textId="77777777" w:rsidR="00803BDA" w:rsidRPr="00150EBF" w:rsidRDefault="00803BDA" w:rsidP="00803BDA">
            <w:pPr>
              <w:pStyle w:val="Default"/>
              <w:rPr>
                <w:rFonts w:ascii="Corbel" w:hAnsi="Corbel"/>
              </w:rPr>
            </w:pPr>
            <w:proofErr w:type="gramStart"/>
            <w:r w:rsidRPr="00150EBF">
              <w:rPr>
                <w:rFonts w:ascii="Corbel" w:hAnsi="Corbel"/>
              </w:rPr>
              <w:t>potrafi  pozyskiwać</w:t>
            </w:r>
            <w:proofErr w:type="gramEnd"/>
            <w:r w:rsidRPr="00150EBF">
              <w:rPr>
                <w:rFonts w:ascii="Corbel" w:hAnsi="Corbel"/>
              </w:rPr>
              <w:t xml:space="preserve"> i analizować dane </w:t>
            </w:r>
            <w:proofErr w:type="gramStart"/>
            <w:r w:rsidRPr="00150EBF">
              <w:rPr>
                <w:rFonts w:ascii="Corbel" w:hAnsi="Corbel"/>
              </w:rPr>
              <w:t>dotyczące  zachowań</w:t>
            </w:r>
            <w:proofErr w:type="gramEnd"/>
            <w:r w:rsidRPr="00150EBF">
              <w:rPr>
                <w:rFonts w:ascii="Corbel" w:hAnsi="Corbel"/>
              </w:rPr>
              <w:t xml:space="preserve"> podmiotów rynku, w tym zwłaszcza klientów, projektować zadania </w:t>
            </w:r>
            <w:proofErr w:type="gramStart"/>
            <w:r w:rsidRPr="00150EBF">
              <w:rPr>
                <w:rFonts w:ascii="Corbel" w:hAnsi="Corbel"/>
              </w:rPr>
              <w:t>badawcze  oraz</w:t>
            </w:r>
            <w:proofErr w:type="gramEnd"/>
            <w:r w:rsidRPr="00150EBF">
              <w:rPr>
                <w:rFonts w:ascii="Corbel" w:hAnsi="Corbel"/>
              </w:rPr>
              <w:t xml:space="preserve">  proponować </w:t>
            </w:r>
            <w:proofErr w:type="gramStart"/>
            <w:r w:rsidRPr="00150EBF">
              <w:rPr>
                <w:rFonts w:ascii="Corbel" w:hAnsi="Corbel"/>
              </w:rPr>
              <w:t>sposoby  oddziaływania</w:t>
            </w:r>
            <w:proofErr w:type="gramEnd"/>
            <w:r w:rsidRPr="00150EBF">
              <w:rPr>
                <w:rFonts w:ascii="Corbel" w:hAnsi="Corbel"/>
              </w:rPr>
              <w:t xml:space="preserve"> </w:t>
            </w:r>
            <w:proofErr w:type="gramStart"/>
            <w:r w:rsidRPr="00150EBF">
              <w:rPr>
                <w:rFonts w:ascii="Corbel" w:hAnsi="Corbel"/>
              </w:rPr>
              <w:t>na  klie</w:t>
            </w:r>
            <w:r w:rsidR="004328AB">
              <w:rPr>
                <w:rFonts w:ascii="Corbel" w:hAnsi="Corbel"/>
              </w:rPr>
              <w:t>ntów</w:t>
            </w:r>
            <w:proofErr w:type="gramEnd"/>
            <w:r w:rsidR="004328AB">
              <w:rPr>
                <w:rFonts w:ascii="Corbel" w:hAnsi="Corbel"/>
              </w:rPr>
              <w:t xml:space="preserve">, </w:t>
            </w:r>
            <w:proofErr w:type="gramStart"/>
            <w:r w:rsidR="004328AB">
              <w:rPr>
                <w:rFonts w:ascii="Corbel" w:hAnsi="Corbel"/>
              </w:rPr>
              <w:t>prezentując  rezultaty</w:t>
            </w:r>
            <w:proofErr w:type="gramEnd"/>
            <w:r w:rsidR="004328AB">
              <w:rPr>
                <w:rFonts w:ascii="Corbel" w:hAnsi="Corbel"/>
              </w:rPr>
              <w:t xml:space="preserve">  </w:t>
            </w:r>
            <w:r w:rsidRPr="00150EBF">
              <w:rPr>
                <w:rFonts w:ascii="Corbel" w:hAnsi="Corbel"/>
              </w:rPr>
              <w:t xml:space="preserve">poprzez prace </w:t>
            </w:r>
            <w:proofErr w:type="gramStart"/>
            <w:r w:rsidRPr="00150EBF">
              <w:rPr>
                <w:rFonts w:ascii="Corbel" w:hAnsi="Corbel"/>
              </w:rPr>
              <w:t>pisemne,  wystąpienia</w:t>
            </w:r>
            <w:proofErr w:type="gramEnd"/>
            <w:r w:rsidRPr="00150EBF">
              <w:rPr>
                <w:rFonts w:ascii="Corbel" w:hAnsi="Corbel"/>
              </w:rPr>
              <w:t xml:space="preserve"> </w:t>
            </w:r>
            <w:proofErr w:type="gramStart"/>
            <w:r w:rsidRPr="00150EBF">
              <w:rPr>
                <w:rFonts w:ascii="Corbel" w:hAnsi="Corbel"/>
              </w:rPr>
              <w:t>ustne  jak</w:t>
            </w:r>
            <w:proofErr w:type="gramEnd"/>
            <w:r w:rsidRPr="00150EBF">
              <w:rPr>
                <w:rFonts w:ascii="Corbel" w:hAnsi="Corbel"/>
              </w:rPr>
              <w:t xml:space="preserve"> też </w:t>
            </w:r>
            <w:proofErr w:type="gramStart"/>
            <w:r w:rsidRPr="00150EBF">
              <w:rPr>
                <w:rFonts w:ascii="Corbel" w:hAnsi="Corbel"/>
              </w:rPr>
              <w:t>prezentacje  z</w:t>
            </w:r>
            <w:proofErr w:type="gramEnd"/>
            <w:r w:rsidRPr="00150EBF">
              <w:rPr>
                <w:rFonts w:ascii="Corbel" w:hAnsi="Corbel"/>
              </w:rPr>
              <w:t xml:space="preserve"> wykorzystaniem technik multimedialnych </w:t>
            </w:r>
          </w:p>
          <w:p w14:paraId="55152700" w14:textId="77777777" w:rsidR="001F4FDF" w:rsidRPr="009C54AE" w:rsidRDefault="001F4F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A84EB9F" w14:textId="77777777" w:rsidR="005E2AC5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K_U03</w:t>
            </w:r>
          </w:p>
          <w:p w14:paraId="27860883" w14:textId="3DC49260" w:rsidR="001F4FDF" w:rsidRPr="00AE1F2D" w:rsidRDefault="00803BDA" w:rsidP="005E2A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803BDA" w:rsidRPr="009C54AE" w14:paraId="1CB12278" w14:textId="77777777" w:rsidTr="005E6E85">
        <w:tc>
          <w:tcPr>
            <w:tcW w:w="1701" w:type="dxa"/>
          </w:tcPr>
          <w:p w14:paraId="3A845953" w14:textId="0DD3440F" w:rsidR="00803BDA" w:rsidRPr="009C54AE" w:rsidRDefault="00803BDA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71D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263A5BD" w14:textId="77777777" w:rsidR="00803BDA" w:rsidRPr="004328AB" w:rsidRDefault="00803BDA" w:rsidP="004328AB">
            <w:pPr>
              <w:rPr>
                <w:rFonts w:ascii="Corbel" w:hAnsi="Corbel"/>
                <w:sz w:val="24"/>
                <w:szCs w:val="24"/>
              </w:rPr>
            </w:pPr>
            <w:proofErr w:type="gramStart"/>
            <w:r w:rsidRPr="00150EBF">
              <w:rPr>
                <w:rFonts w:ascii="Corbel" w:hAnsi="Corbel"/>
                <w:sz w:val="24"/>
                <w:szCs w:val="24"/>
              </w:rPr>
              <w:t>potrafi  planować</w:t>
            </w:r>
            <w:proofErr w:type="gramEnd"/>
            <w:r w:rsidRPr="00150EBF">
              <w:rPr>
                <w:rFonts w:ascii="Corbel" w:hAnsi="Corbel"/>
                <w:sz w:val="24"/>
                <w:szCs w:val="24"/>
              </w:rPr>
              <w:t xml:space="preserve"> i organizować pracę indywidualną oraz w zespole, pracować w grupie, przyjmując w niej różne role oraz współodpowiedzialność za realizowane zadania, także o charakterze interdyscyplinarnym</w:t>
            </w:r>
          </w:p>
        </w:tc>
        <w:tc>
          <w:tcPr>
            <w:tcW w:w="1873" w:type="dxa"/>
          </w:tcPr>
          <w:p w14:paraId="43D9FC4E" w14:textId="77777777" w:rsidR="00803BDA" w:rsidRPr="00AE1F2D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803BDA" w:rsidRPr="009C54AE" w14:paraId="4D91ABC1" w14:textId="77777777" w:rsidTr="005E6E85">
        <w:tc>
          <w:tcPr>
            <w:tcW w:w="1701" w:type="dxa"/>
          </w:tcPr>
          <w:p w14:paraId="52840FD0" w14:textId="3A2286CD" w:rsidR="00803BDA" w:rsidRPr="009C54AE" w:rsidRDefault="00803BDA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971D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2F5F7D93" w14:textId="77777777" w:rsidR="00803BDA" w:rsidRPr="00150EBF" w:rsidRDefault="00803BDA" w:rsidP="00803BDA">
            <w:pPr>
              <w:pStyle w:val="Default"/>
              <w:rPr>
                <w:rFonts w:ascii="Corbel" w:hAnsi="Corbel"/>
              </w:rPr>
            </w:pPr>
            <w:r w:rsidRPr="00150EBF">
              <w:rPr>
                <w:rFonts w:ascii="Corbel" w:hAnsi="Corbel"/>
              </w:rPr>
              <w:t xml:space="preserve">jest gotów do uznawania znaczenia wiedzy w rozwiązywaniu problemów poznawczych i praktycznych z zakresu marketingu, oraz konfrontowania wiedzy z przedstawicielami praktyki, uwzględniając przy </w:t>
            </w:r>
            <w:proofErr w:type="gramStart"/>
            <w:r w:rsidRPr="00150EBF">
              <w:rPr>
                <w:rFonts w:ascii="Corbel" w:hAnsi="Corbel"/>
              </w:rPr>
              <w:t xml:space="preserve">tym  </w:t>
            </w:r>
            <w:r w:rsidRPr="00150EBF">
              <w:rPr>
                <w:rFonts w:ascii="Corbel" w:hAnsi="Corbel"/>
              </w:rPr>
              <w:lastRenderedPageBreak/>
              <w:t>interes</w:t>
            </w:r>
            <w:proofErr w:type="gramEnd"/>
            <w:r w:rsidRPr="00150EBF">
              <w:rPr>
                <w:rFonts w:ascii="Corbel" w:hAnsi="Corbel"/>
              </w:rPr>
              <w:t xml:space="preserve"> społeczny poprzez działania na rzecz środowiska społecznego </w:t>
            </w:r>
          </w:p>
          <w:p w14:paraId="7D61302A" w14:textId="77777777" w:rsidR="00803BDA" w:rsidRPr="009C54AE" w:rsidRDefault="00803B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921AE2B" w14:textId="77777777" w:rsidR="005E2AC5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lastRenderedPageBreak/>
              <w:t>K_K02</w:t>
            </w:r>
          </w:p>
          <w:p w14:paraId="1481AB34" w14:textId="0340C5ED" w:rsidR="00803BDA" w:rsidRPr="00AE1F2D" w:rsidRDefault="00803BDA" w:rsidP="007C57B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1F2D">
              <w:rPr>
                <w:rFonts w:ascii="Corbel" w:hAnsi="Corbel"/>
                <w:b w:val="0"/>
                <w:szCs w:val="24"/>
              </w:rPr>
              <w:t>K_K03</w:t>
            </w:r>
          </w:p>
        </w:tc>
      </w:tr>
    </w:tbl>
    <w:p w14:paraId="6876D7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48ECB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2ACE55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E8214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84DE416" w14:textId="77777777" w:rsidTr="00923D7D">
        <w:tc>
          <w:tcPr>
            <w:tcW w:w="9639" w:type="dxa"/>
          </w:tcPr>
          <w:p w14:paraId="3D51DB1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38585C" w14:paraId="75E2947F" w14:textId="77777777" w:rsidTr="00923D7D">
        <w:tc>
          <w:tcPr>
            <w:tcW w:w="9639" w:type="dxa"/>
          </w:tcPr>
          <w:p w14:paraId="2F33C95B" w14:textId="77777777" w:rsidR="00FC09B2" w:rsidRPr="0038585C" w:rsidRDefault="00FC09B2" w:rsidP="00FC0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Wprowadzenie do marketingu:</w:t>
            </w:r>
          </w:p>
          <w:p w14:paraId="70C065B9" w14:textId="77777777" w:rsidR="00FC09B2" w:rsidRPr="0038585C" w:rsidRDefault="00FC09B2" w:rsidP="00FC09B2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 geneza marketingu, pojęcie, cele,</w:t>
            </w:r>
          </w:p>
          <w:p w14:paraId="200B56DB" w14:textId="77777777" w:rsidR="00FC09B2" w:rsidRPr="0038585C" w:rsidRDefault="00FC09B2" w:rsidP="00FC09B2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b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podstawowe zasady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marketingu  -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zarys koncepcji marketingu mix,</w:t>
            </w:r>
          </w:p>
          <w:p w14:paraId="6E0FD1B8" w14:textId="77777777" w:rsidR="00FC09B2" w:rsidRPr="0038585C" w:rsidRDefault="00FC09B2" w:rsidP="00FC09B2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b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tendencje zmian we współczesnym marketingu,</w:t>
            </w:r>
          </w:p>
          <w:p w14:paraId="6FED6897" w14:textId="1B3537A0" w:rsidR="00FC09B2" w:rsidRPr="0038585C" w:rsidRDefault="002971D9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 </w:t>
            </w:r>
            <w:r w:rsidR="00FC09B2" w:rsidRPr="0038585C">
              <w:rPr>
                <w:rFonts w:ascii="Corbel" w:hAnsi="Corbel"/>
                <w:sz w:val="24"/>
                <w:szCs w:val="24"/>
              </w:rPr>
              <w:t>rodzaje marketingu.</w:t>
            </w:r>
          </w:p>
          <w:p w14:paraId="01D266AA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Wpływ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otoczenia  organizacji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na decyzje i działania marketingowe:</w:t>
            </w:r>
          </w:p>
          <w:p w14:paraId="7FB93A55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zmiany w makrootoczeniu i ich konsekwencje marketingowe, </w:t>
            </w:r>
          </w:p>
          <w:p w14:paraId="7FFFC005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 zmiany w mikrootoczeniu i ich konsekwencje marketingowe,</w:t>
            </w:r>
          </w:p>
          <w:p w14:paraId="11767B60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  czynniki wpływające na zachowanie konsumenta.</w:t>
            </w:r>
          </w:p>
          <w:p w14:paraId="0967D996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Cechy konsumenta XXI w kontekście zmian w otoczeniu:</w:t>
            </w:r>
          </w:p>
          <w:p w14:paraId="7012FC72" w14:textId="77777777" w:rsidR="00FC09B2" w:rsidRPr="0038585C" w:rsidRDefault="00FC09B2" w:rsidP="00FC09B2">
            <w:pPr>
              <w:numPr>
                <w:ilvl w:val="0"/>
                <w:numId w:val="7"/>
              </w:numPr>
              <w:tabs>
                <w:tab w:val="clear" w:pos="720"/>
                <w:tab w:val="num" w:pos="208"/>
                <w:tab w:val="left" w:pos="7938"/>
                <w:tab w:val="left" w:pos="8222"/>
              </w:tabs>
              <w:spacing w:after="0" w:line="240" w:lineRule="auto"/>
              <w:ind w:left="208" w:hanging="208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kierunki zmian postaw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i  zachowań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współczesnego konsumenta,</w:t>
            </w:r>
          </w:p>
          <w:p w14:paraId="236BA105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 proces decyzyjny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konsumentów  na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poszczególnych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etapach  procesu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zakupowego,</w:t>
            </w:r>
          </w:p>
          <w:p w14:paraId="730CFD2D" w14:textId="044A9EE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 </w:t>
            </w:r>
            <w:r w:rsidR="004D5A43" w:rsidRPr="0038585C">
              <w:rPr>
                <w:rFonts w:ascii="Corbel" w:hAnsi="Corbel"/>
                <w:sz w:val="24"/>
                <w:szCs w:val="24"/>
              </w:rPr>
              <w:t xml:space="preserve">- </w:t>
            </w:r>
            <w:r w:rsidRPr="0038585C">
              <w:rPr>
                <w:rFonts w:ascii="Corbel" w:hAnsi="Corbel"/>
                <w:sz w:val="24"/>
                <w:szCs w:val="24"/>
              </w:rPr>
              <w:t xml:space="preserve">kryteria podziału konsumentów –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ich  cechy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 i zachowania rynkowe.</w:t>
            </w:r>
          </w:p>
          <w:p w14:paraId="4A10302D" w14:textId="77777777" w:rsidR="00FC09B2" w:rsidRPr="0038585C" w:rsidRDefault="00FC09B2" w:rsidP="00FC09B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  podstawowe metody i narzędzia badania postaw i zachowań konsumentów</w:t>
            </w:r>
          </w:p>
          <w:p w14:paraId="6A1512D3" w14:textId="77777777" w:rsidR="00FC09B2" w:rsidRPr="0038585C" w:rsidRDefault="00FC09B2" w:rsidP="00FC09B2">
            <w:pPr>
              <w:tabs>
                <w:tab w:val="left" w:pos="7938"/>
                <w:tab w:val="left" w:pos="8222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Kierunki zmian w kształtowaniu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koncepcji  instrumentów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marketingowych wobec zmian w otoczeniu</w:t>
            </w:r>
          </w:p>
          <w:p w14:paraId="458018BF" w14:textId="77777777" w:rsidR="00FC09B2" w:rsidRPr="0038585C" w:rsidRDefault="00FC09B2" w:rsidP="00FC09B2">
            <w:pPr>
              <w:tabs>
                <w:tab w:val="left" w:pos="7938"/>
                <w:tab w:val="left" w:pos="8222"/>
              </w:tabs>
              <w:spacing w:after="0" w:line="240" w:lineRule="auto"/>
              <w:ind w:left="208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główne kierunki zmian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założeń  marketingu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mix – produkty materialne a usługi</w:t>
            </w:r>
          </w:p>
          <w:p w14:paraId="5E422709" w14:textId="77777777" w:rsidR="00FC09B2" w:rsidRPr="0038585C" w:rsidRDefault="00FC09B2" w:rsidP="00FC09B2">
            <w:pPr>
              <w:tabs>
                <w:tab w:val="left" w:pos="7938"/>
                <w:tab w:val="left" w:pos="8222"/>
              </w:tabs>
              <w:spacing w:after="0" w:line="240" w:lineRule="auto"/>
              <w:ind w:left="208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przewidywane zmiany w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strukturze  produktu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marketingowego wobec oczekiwań klientów,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strategie  markowania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produktów  </w:t>
            </w:r>
          </w:p>
          <w:p w14:paraId="2AE06155" w14:textId="77777777" w:rsidR="00FC09B2" w:rsidRPr="0038585C" w:rsidRDefault="00FC09B2" w:rsidP="00FC09B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 tendencje zmian polityki cenowej przedsiębiorstw,</w:t>
            </w:r>
          </w:p>
          <w:p w14:paraId="7D02C448" w14:textId="77777777" w:rsidR="00FC09B2" w:rsidRPr="0038585C" w:rsidRDefault="00FC09B2" w:rsidP="00FC09B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 kierunki rozwoju współczesnej dystrybucji produktów,</w:t>
            </w:r>
          </w:p>
          <w:p w14:paraId="6E30E627" w14:textId="77777777" w:rsidR="00FC09B2" w:rsidRPr="0038585C" w:rsidRDefault="00FC09B2" w:rsidP="00FC09B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-komunikacja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marketingowa  wobec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zmian w otoczeniu.</w:t>
            </w:r>
          </w:p>
          <w:p w14:paraId="64FA6ADD" w14:textId="77777777" w:rsidR="0085747A" w:rsidRPr="0038585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067C1C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81A9A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456A55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0E3D9" w14:textId="77777777" w:rsidTr="00923D7D">
        <w:tc>
          <w:tcPr>
            <w:tcW w:w="9639" w:type="dxa"/>
          </w:tcPr>
          <w:p w14:paraId="4B11D8A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A1C4B9" w14:textId="77777777" w:rsidTr="00923D7D">
        <w:tc>
          <w:tcPr>
            <w:tcW w:w="9639" w:type="dxa"/>
          </w:tcPr>
          <w:p w14:paraId="4B21AE42" w14:textId="2DFDC0A3" w:rsidR="00FC09B2" w:rsidRPr="0038585C" w:rsidRDefault="008F2B81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5A43">
              <w:rPr>
                <w:rFonts w:ascii="Corbel" w:hAnsi="Corbel"/>
              </w:rPr>
              <w:t xml:space="preserve"> </w:t>
            </w:r>
            <w:r w:rsidR="00FC09B2" w:rsidRPr="0038585C">
              <w:rPr>
                <w:rFonts w:ascii="Corbel" w:hAnsi="Corbel"/>
                <w:sz w:val="24"/>
                <w:szCs w:val="24"/>
              </w:rPr>
              <w:t xml:space="preserve">Praktyczne aspekty planowania i wdrażania działań </w:t>
            </w:r>
            <w:proofErr w:type="gramStart"/>
            <w:r w:rsidR="00FC09B2" w:rsidRPr="0038585C">
              <w:rPr>
                <w:rFonts w:ascii="Corbel" w:hAnsi="Corbel"/>
                <w:sz w:val="24"/>
                <w:szCs w:val="24"/>
              </w:rPr>
              <w:t>marketingowych  -</w:t>
            </w:r>
            <w:proofErr w:type="gramEnd"/>
            <w:r w:rsidR="00FC09B2" w:rsidRPr="0038585C">
              <w:rPr>
                <w:rFonts w:ascii="Corbel" w:hAnsi="Corbel"/>
                <w:sz w:val="24"/>
                <w:szCs w:val="24"/>
              </w:rPr>
              <w:t xml:space="preserve">studium przypadku: </w:t>
            </w:r>
          </w:p>
          <w:p w14:paraId="6626FD2E" w14:textId="13EF2480" w:rsidR="00FC09B2" w:rsidRPr="0038585C" w:rsidRDefault="00FC09B2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-analiza</w:t>
            </w:r>
            <w:r w:rsidR="008F2B81" w:rsidRPr="0038585C">
              <w:rPr>
                <w:rFonts w:ascii="Corbel" w:hAnsi="Corbel"/>
                <w:sz w:val="24"/>
                <w:szCs w:val="24"/>
              </w:rPr>
              <w:t xml:space="preserve"> otoczenia organizacji wspomagająca </w:t>
            </w:r>
            <w:proofErr w:type="gramStart"/>
            <w:r w:rsidR="008F2B81" w:rsidRPr="0038585C">
              <w:rPr>
                <w:rFonts w:ascii="Corbel" w:hAnsi="Corbel"/>
                <w:sz w:val="24"/>
                <w:szCs w:val="24"/>
              </w:rPr>
              <w:t>wybór  obszaru</w:t>
            </w:r>
            <w:proofErr w:type="gramEnd"/>
            <w:r w:rsidR="008F2B81" w:rsidRPr="0038585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8F2B81" w:rsidRPr="0038585C">
              <w:rPr>
                <w:rFonts w:ascii="Corbel" w:hAnsi="Corbel"/>
                <w:sz w:val="24"/>
                <w:szCs w:val="24"/>
              </w:rPr>
              <w:t>branży  i</w:t>
            </w:r>
            <w:proofErr w:type="gramEnd"/>
            <w:r w:rsidR="008F2B81" w:rsidRPr="0038585C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="008F2B81" w:rsidRPr="0038585C">
              <w:rPr>
                <w:rFonts w:ascii="Corbel" w:hAnsi="Corbel"/>
                <w:sz w:val="24"/>
                <w:szCs w:val="24"/>
              </w:rPr>
              <w:t>profilu  działania</w:t>
            </w:r>
            <w:proofErr w:type="gramEnd"/>
            <w:r w:rsidR="004D5A43" w:rsidRPr="0038585C">
              <w:rPr>
                <w:rFonts w:ascii="Corbel" w:hAnsi="Corbel"/>
                <w:sz w:val="24"/>
                <w:szCs w:val="24"/>
              </w:rPr>
              <w:t xml:space="preserve"> (PESTEL)</w:t>
            </w:r>
            <w:r w:rsidR="008F2B81" w:rsidRPr="0038585C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00CBBA70" w14:textId="77777777" w:rsidR="008F2B81" w:rsidRPr="0038585C" w:rsidRDefault="008F2B81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-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czynniki  sprzyjające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i hamujące rozwój planowanego przedsięwzięcia z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perspektywy  klienta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2905AB8" w14:textId="670057F4" w:rsidR="004D5A43" w:rsidRPr="0038585C" w:rsidRDefault="00FC09B2" w:rsidP="004D5A4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Segmentacja i wybór rynku docelowego (na przykładach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 xml:space="preserve">):  </w:t>
            </w:r>
            <w:r w:rsidR="004D5A43" w:rsidRPr="0038585C">
              <w:rPr>
                <w:rFonts w:ascii="Corbel" w:hAnsi="Corbel"/>
                <w:sz w:val="24"/>
                <w:szCs w:val="24"/>
              </w:rPr>
              <w:t>procedura</w:t>
            </w:r>
            <w:proofErr w:type="gramEnd"/>
            <w:r w:rsidR="004D5A43" w:rsidRPr="0038585C">
              <w:rPr>
                <w:rFonts w:ascii="Corbel" w:hAnsi="Corbel"/>
                <w:sz w:val="24"/>
                <w:szCs w:val="24"/>
              </w:rPr>
              <w:t xml:space="preserve"> i znaczenie segmentacji,</w:t>
            </w:r>
          </w:p>
          <w:p w14:paraId="2A0EDC2B" w14:textId="1A667529" w:rsidR="00965AD1" w:rsidRPr="0038585C" w:rsidRDefault="00FC09B2" w:rsidP="0038585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zastosowanie różnych kryteriów segmentacji dla różnych typów produktów, tworzenie segmentów rynkowych, </w:t>
            </w:r>
            <w:r w:rsidR="004D5A43" w:rsidRPr="0038585C">
              <w:rPr>
                <w:rFonts w:ascii="Corbel" w:hAnsi="Corbel"/>
                <w:sz w:val="24"/>
                <w:szCs w:val="24"/>
              </w:rPr>
              <w:t xml:space="preserve">wybór rynku </w:t>
            </w:r>
            <w:proofErr w:type="gramStart"/>
            <w:r w:rsidR="004D5A43" w:rsidRPr="0038585C">
              <w:rPr>
                <w:rFonts w:ascii="Corbel" w:hAnsi="Corbel"/>
                <w:sz w:val="24"/>
                <w:szCs w:val="24"/>
              </w:rPr>
              <w:t xml:space="preserve">docelowego,  </w:t>
            </w:r>
            <w:r w:rsidRPr="0038585C">
              <w:rPr>
                <w:rFonts w:ascii="Corbel" w:hAnsi="Corbel"/>
                <w:sz w:val="24"/>
                <w:szCs w:val="24"/>
              </w:rPr>
              <w:t>profil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docelowego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 xml:space="preserve">klienta </w:t>
            </w:r>
            <w:r w:rsidR="008F2B81" w:rsidRPr="0038585C">
              <w:rPr>
                <w:rFonts w:ascii="Corbel" w:hAnsi="Corbel"/>
                <w:sz w:val="24"/>
                <w:szCs w:val="24"/>
              </w:rPr>
              <w:t xml:space="preserve"> a</w:t>
            </w:r>
            <w:proofErr w:type="gramEnd"/>
            <w:r w:rsidR="008F2B81" w:rsidRPr="0038585C">
              <w:rPr>
                <w:rFonts w:ascii="Corbel" w:hAnsi="Corbel"/>
                <w:sz w:val="24"/>
                <w:szCs w:val="24"/>
              </w:rPr>
              <w:t xml:space="preserve"> jego </w:t>
            </w:r>
            <w:proofErr w:type="gramStart"/>
            <w:r w:rsidR="008F2B81" w:rsidRPr="0038585C">
              <w:rPr>
                <w:rFonts w:ascii="Corbel" w:hAnsi="Corbel"/>
                <w:sz w:val="24"/>
                <w:szCs w:val="24"/>
              </w:rPr>
              <w:t xml:space="preserve">oczekiwania </w:t>
            </w:r>
            <w:r w:rsidRPr="0038585C"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analiza postaw i </w:t>
            </w:r>
            <w:r w:rsidR="004D5A43" w:rsidRPr="0038585C">
              <w:rPr>
                <w:rFonts w:ascii="Corbel" w:hAnsi="Corbel"/>
                <w:sz w:val="24"/>
                <w:szCs w:val="24"/>
              </w:rPr>
              <w:t>zachowań</w:t>
            </w:r>
          </w:p>
          <w:p w14:paraId="2F2F10F3" w14:textId="6959834C" w:rsidR="00FC09B2" w:rsidRPr="0038585C" w:rsidRDefault="00FC09B2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Kształtowanie strategii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produktowej  (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na przykładach) – struktura produktu, cykl życia a działania marketingowe, wybór nazwy marki dla wybranych produktów, </w:t>
            </w:r>
            <w:r w:rsidR="004D5A43" w:rsidRPr="0038585C">
              <w:rPr>
                <w:rFonts w:ascii="Corbel" w:hAnsi="Corbel"/>
                <w:sz w:val="24"/>
                <w:szCs w:val="24"/>
              </w:rPr>
              <w:t xml:space="preserve">opakowanie produktu, wprowadzenie na rynek, </w:t>
            </w:r>
            <w:r w:rsidRPr="0038585C">
              <w:rPr>
                <w:rFonts w:ascii="Corbel" w:hAnsi="Corbel"/>
                <w:sz w:val="24"/>
                <w:szCs w:val="24"/>
              </w:rPr>
              <w:t xml:space="preserve">pozycjonowanie produktu, </w:t>
            </w:r>
          </w:p>
          <w:p w14:paraId="02CAA301" w14:textId="10EE7EBC" w:rsidR="00FC09B2" w:rsidRPr="0038585C" w:rsidRDefault="00CC1218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FC09B2" w:rsidRPr="0038585C">
              <w:rPr>
                <w:rFonts w:ascii="Corbel" w:hAnsi="Corbel"/>
                <w:sz w:val="24"/>
                <w:szCs w:val="24"/>
              </w:rPr>
              <w:t xml:space="preserve">Kształtowanie strategii cenowej (na przykładach) – podstawowe strategie cenowe a charakter produktu, techniki ustalania ceny, metody różnicowania cen w zależności o specyfiki produktu i cech rynku docelowego, </w:t>
            </w:r>
            <w:proofErr w:type="gramStart"/>
            <w:r w:rsidR="00FC09B2" w:rsidRPr="0038585C">
              <w:rPr>
                <w:rFonts w:ascii="Corbel" w:hAnsi="Corbel"/>
                <w:sz w:val="24"/>
                <w:szCs w:val="24"/>
              </w:rPr>
              <w:t>zasady  polityki</w:t>
            </w:r>
            <w:proofErr w:type="gramEnd"/>
            <w:r w:rsidR="00FC09B2" w:rsidRPr="0038585C">
              <w:rPr>
                <w:rFonts w:ascii="Corbel" w:hAnsi="Corbel"/>
                <w:sz w:val="24"/>
                <w:szCs w:val="24"/>
              </w:rPr>
              <w:t xml:space="preserve"> rabatowej.</w:t>
            </w:r>
          </w:p>
          <w:p w14:paraId="3CEC9765" w14:textId="019E952B" w:rsidR="00FC09B2" w:rsidRPr="0038585C" w:rsidRDefault="00FC09B2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 xml:space="preserve">Kształtowanie strategii dystrybucyjnej (na przykładach)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–  wybór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kanałów dystrybucji do różnych typów produktów lub usług, wybór charakteru dystrybucji,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obszary  wykorzystania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e-commerce.</w:t>
            </w:r>
          </w:p>
          <w:p w14:paraId="470541AA" w14:textId="1A28BA78" w:rsidR="00FC09B2" w:rsidRPr="0038585C" w:rsidRDefault="00FC09B2" w:rsidP="00FC09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5C">
              <w:rPr>
                <w:rFonts w:ascii="Corbel" w:hAnsi="Corbel"/>
                <w:sz w:val="24"/>
                <w:szCs w:val="24"/>
              </w:rPr>
              <w:t>Kształtowanie strategii promocyjnej (na przykładach):</w:t>
            </w:r>
            <w:r w:rsidRPr="0038585C">
              <w:rPr>
                <w:rFonts w:ascii="Corbel" w:hAnsi="Corbel"/>
                <w:sz w:val="24"/>
                <w:szCs w:val="24"/>
              </w:rPr>
              <w:tab/>
              <w:t xml:space="preserve"> określenie celów promocji, dobór instrumentów promocyjnych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( reklama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, PR, promocja osobista, promocja dodatkowa), wykorzystanie nowoczesnych mediów do komunikacji z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interesariuszami,  tworzenie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treści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promocyjnych  (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np. treści artykułu sponsorowanego), </w:t>
            </w:r>
            <w:proofErr w:type="gramStart"/>
            <w:r w:rsidRPr="0038585C">
              <w:rPr>
                <w:rFonts w:ascii="Corbel" w:hAnsi="Corbel"/>
                <w:sz w:val="24"/>
                <w:szCs w:val="24"/>
              </w:rPr>
              <w:t>dobór  nośników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przekazu,</w:t>
            </w:r>
            <w:r w:rsidR="00077182" w:rsidRPr="0038585C">
              <w:rPr>
                <w:rFonts w:ascii="Corbel" w:hAnsi="Corbel"/>
                <w:sz w:val="24"/>
                <w:szCs w:val="24"/>
              </w:rPr>
              <w:t xml:space="preserve"> opracowanie sloganu reklamowego, reklama w sieci, pozycjonowanie stron internetowych (SEO, SEM</w:t>
            </w:r>
            <w:proofErr w:type="gramStart"/>
            <w:r w:rsidR="00077182" w:rsidRPr="0038585C">
              <w:rPr>
                <w:rFonts w:ascii="Corbel" w:hAnsi="Corbel"/>
                <w:sz w:val="24"/>
                <w:szCs w:val="24"/>
              </w:rPr>
              <w:t xml:space="preserve">), </w:t>
            </w:r>
            <w:r w:rsidRPr="0038585C">
              <w:rPr>
                <w:rFonts w:ascii="Corbel" w:hAnsi="Corbel"/>
                <w:sz w:val="24"/>
                <w:szCs w:val="24"/>
              </w:rPr>
              <w:t xml:space="preserve">  </w:t>
            </w:r>
            <w:proofErr w:type="gramEnd"/>
            <w:r w:rsidRPr="0038585C">
              <w:rPr>
                <w:rFonts w:ascii="Corbel" w:hAnsi="Corbel"/>
                <w:sz w:val="24"/>
                <w:szCs w:val="24"/>
              </w:rPr>
              <w:t xml:space="preserve"> badanie skuteczności i efektywności działań promocyjnych.</w:t>
            </w:r>
            <w:r w:rsidR="00077182" w:rsidRPr="0038585C">
              <w:rPr>
                <w:rFonts w:ascii="Corbel" w:hAnsi="Corbel"/>
                <w:sz w:val="24"/>
                <w:szCs w:val="24"/>
              </w:rPr>
              <w:t xml:space="preserve">   </w:t>
            </w:r>
          </w:p>
          <w:p w14:paraId="2FB4E42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E04C0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4C74E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B2EA35B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3DAC41" w14:textId="77777777" w:rsidR="00FC09B2" w:rsidRPr="00FC09B2" w:rsidRDefault="00FC09B2" w:rsidP="00FC09B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4061D6A" w14:textId="77777777" w:rsidR="00FC09B2" w:rsidRPr="00F311F6" w:rsidRDefault="00FC09B2" w:rsidP="00FC09B2">
      <w:pPr>
        <w:spacing w:after="0" w:line="240" w:lineRule="auto"/>
        <w:rPr>
          <w:rFonts w:ascii="Corbel" w:hAnsi="Corbel"/>
          <w:sz w:val="24"/>
          <w:szCs w:val="24"/>
        </w:rPr>
      </w:pPr>
      <w:proofErr w:type="gramStart"/>
      <w:r w:rsidRPr="00F311F6">
        <w:rPr>
          <w:rFonts w:ascii="Corbel" w:hAnsi="Corbel"/>
          <w:sz w:val="24"/>
          <w:szCs w:val="24"/>
        </w:rPr>
        <w:t>Wykład:  wykład</w:t>
      </w:r>
      <w:proofErr w:type="gramEnd"/>
      <w:r w:rsidRPr="00F311F6">
        <w:rPr>
          <w:rFonts w:ascii="Corbel" w:hAnsi="Corbel"/>
          <w:sz w:val="24"/>
          <w:szCs w:val="24"/>
        </w:rPr>
        <w:t xml:space="preserve"> problemowy z prezentacją multimedialną</w:t>
      </w:r>
      <w:r w:rsidR="001C51C5" w:rsidRPr="00F311F6">
        <w:rPr>
          <w:rFonts w:ascii="Corbel" w:hAnsi="Corbel"/>
          <w:sz w:val="24"/>
          <w:szCs w:val="24"/>
        </w:rPr>
        <w:t>, metody kształcenia na odległość</w:t>
      </w:r>
    </w:p>
    <w:p w14:paraId="29A3699D" w14:textId="77777777" w:rsidR="00FC09B2" w:rsidRPr="00F311F6" w:rsidRDefault="00FC09B2" w:rsidP="00FC09B2">
      <w:pPr>
        <w:spacing w:after="0" w:line="240" w:lineRule="auto"/>
        <w:rPr>
          <w:rFonts w:ascii="Corbel" w:hAnsi="Corbel"/>
          <w:sz w:val="24"/>
          <w:szCs w:val="24"/>
        </w:rPr>
      </w:pPr>
      <w:r w:rsidRPr="00F311F6">
        <w:rPr>
          <w:rFonts w:ascii="Corbel" w:hAnsi="Corbel"/>
          <w:sz w:val="24"/>
          <w:szCs w:val="24"/>
        </w:rPr>
        <w:t xml:space="preserve">Ćwiczenia: </w:t>
      </w:r>
      <w:r w:rsidR="00305760" w:rsidRPr="00F311F6">
        <w:rPr>
          <w:rFonts w:ascii="Corbel" w:hAnsi="Corbel"/>
          <w:sz w:val="24"/>
          <w:szCs w:val="24"/>
        </w:rPr>
        <w:t xml:space="preserve">case study, </w:t>
      </w:r>
      <w:proofErr w:type="gramStart"/>
      <w:r w:rsidRPr="00F311F6">
        <w:rPr>
          <w:rFonts w:ascii="Corbel" w:hAnsi="Corbel"/>
          <w:sz w:val="24"/>
          <w:szCs w:val="24"/>
        </w:rPr>
        <w:t>projekt  badawczy</w:t>
      </w:r>
      <w:proofErr w:type="gramEnd"/>
      <w:r w:rsidRPr="00F311F6">
        <w:rPr>
          <w:rFonts w:ascii="Corbel" w:hAnsi="Corbel"/>
          <w:sz w:val="24"/>
          <w:szCs w:val="24"/>
        </w:rPr>
        <w:t>, dyskusja, prezentacja</w:t>
      </w:r>
    </w:p>
    <w:p w14:paraId="7D177A7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C2C7B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3742A8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8FF9E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72AE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699C661" w14:textId="77777777" w:rsidTr="00C05F44">
        <w:tc>
          <w:tcPr>
            <w:tcW w:w="1985" w:type="dxa"/>
            <w:vAlign w:val="center"/>
          </w:tcPr>
          <w:p w14:paraId="5A944C0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634B26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EAC224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CAC055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55A4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5760" w:rsidRPr="009C54AE" w14:paraId="57E46BCF" w14:textId="77777777" w:rsidTr="00C05F44">
        <w:tc>
          <w:tcPr>
            <w:tcW w:w="1985" w:type="dxa"/>
          </w:tcPr>
          <w:p w14:paraId="59EDE6C9" w14:textId="397B44CF" w:rsidR="00305760" w:rsidRPr="009C54AE" w:rsidRDefault="00305760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65AD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14:paraId="16BBA223" w14:textId="77777777" w:rsidR="00305760" w:rsidRPr="001C51C5" w:rsidRDefault="00305760" w:rsidP="001C51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test zaliczeniowy, </w:t>
            </w:r>
            <w:r w:rsidR="001C51C5"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case study </w:t>
            </w:r>
            <w:r w:rsid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3747C885" w14:textId="016A1CD9" w:rsidR="00305760" w:rsidRPr="005E2AC5" w:rsidRDefault="005E2A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305760" w:rsidRPr="009C54AE" w14:paraId="23860BE6" w14:textId="77777777" w:rsidTr="00C05F44">
        <w:tc>
          <w:tcPr>
            <w:tcW w:w="1985" w:type="dxa"/>
          </w:tcPr>
          <w:p w14:paraId="7108C7B4" w14:textId="58ECFCA5" w:rsidR="00305760" w:rsidRPr="009C54AE" w:rsidRDefault="00305760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65AD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78E2269E" w14:textId="77777777" w:rsidR="00305760" w:rsidRPr="001C51C5" w:rsidRDefault="00305760" w:rsidP="001C51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test zaliczeniowy, </w:t>
            </w:r>
            <w:r w:rsidR="001C51C5"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case study</w:t>
            </w:r>
            <w:r w:rsid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1C51C5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 w:rsidR="001C51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</w:p>
        </w:tc>
        <w:tc>
          <w:tcPr>
            <w:tcW w:w="2126" w:type="dxa"/>
          </w:tcPr>
          <w:p w14:paraId="16F080B3" w14:textId="0861B5E9" w:rsidR="00305760" w:rsidRPr="005E2AC5" w:rsidRDefault="005E2A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305760" w:rsidRPr="009C54AE" w14:paraId="16CB5500" w14:textId="77777777" w:rsidTr="00C05F44">
        <w:tc>
          <w:tcPr>
            <w:tcW w:w="1985" w:type="dxa"/>
          </w:tcPr>
          <w:p w14:paraId="36A787B2" w14:textId="58C0E1D1" w:rsidR="00305760" w:rsidRPr="009C54AE" w:rsidRDefault="00305760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65AD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540D85F7" w14:textId="77777777" w:rsidR="00305760" w:rsidRPr="001C51C5" w:rsidRDefault="001C51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dyskusja, prezentacja</w:t>
            </w:r>
          </w:p>
        </w:tc>
        <w:tc>
          <w:tcPr>
            <w:tcW w:w="2126" w:type="dxa"/>
          </w:tcPr>
          <w:p w14:paraId="25D92774" w14:textId="12F6D67D" w:rsidR="00305760" w:rsidRPr="005E2AC5" w:rsidRDefault="005E2A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05760" w:rsidRPr="009C54AE" w14:paraId="40E8760F" w14:textId="77777777" w:rsidTr="00C05F44">
        <w:tc>
          <w:tcPr>
            <w:tcW w:w="1985" w:type="dxa"/>
          </w:tcPr>
          <w:p w14:paraId="11889BE6" w14:textId="7F9AFC8D" w:rsidR="00305760" w:rsidRPr="009C54AE" w:rsidRDefault="00305760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65AD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40D17130" w14:textId="77777777" w:rsidR="00305760" w:rsidRPr="001C51C5" w:rsidRDefault="001C51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badawczy</w:t>
            </w: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dyskusja, prezentacja</w:t>
            </w:r>
          </w:p>
        </w:tc>
        <w:tc>
          <w:tcPr>
            <w:tcW w:w="2126" w:type="dxa"/>
          </w:tcPr>
          <w:p w14:paraId="3DF025D7" w14:textId="6D0F8BB9" w:rsidR="00305760" w:rsidRPr="005E2AC5" w:rsidRDefault="005E2A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305760" w:rsidRPr="009C54AE" w14:paraId="3E05E0CD" w14:textId="77777777" w:rsidTr="00C05F44">
        <w:tc>
          <w:tcPr>
            <w:tcW w:w="1985" w:type="dxa"/>
          </w:tcPr>
          <w:p w14:paraId="3105E5D5" w14:textId="251163C8" w:rsidR="00305760" w:rsidRPr="009C54AE" w:rsidRDefault="00305760" w:rsidP="002A37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65AD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A4EE1B0" w14:textId="77777777" w:rsidR="00305760" w:rsidRPr="001C51C5" w:rsidRDefault="001C51C5" w:rsidP="00EF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test zaliczeniowy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</w:t>
            </w:r>
            <w:r w:rsidR="00EF282A" w:rsidRPr="001C51C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case study</w:t>
            </w:r>
            <w:r w:rsidR="00EF282A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dyskusja</w:t>
            </w:r>
          </w:p>
        </w:tc>
        <w:tc>
          <w:tcPr>
            <w:tcW w:w="2126" w:type="dxa"/>
          </w:tcPr>
          <w:p w14:paraId="4F34F773" w14:textId="54AC8067" w:rsidR="00305760" w:rsidRPr="005E2AC5" w:rsidRDefault="005E2AC5" w:rsidP="002A37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E2AC5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</w:tbl>
    <w:p w14:paraId="028DF32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B5575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9E36A7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33C4CB" w14:textId="77777777" w:rsidTr="1A51E064">
        <w:tc>
          <w:tcPr>
            <w:tcW w:w="9670" w:type="dxa"/>
          </w:tcPr>
          <w:p w14:paraId="64790065" w14:textId="72C4694C" w:rsidR="00D70FDD" w:rsidRPr="00F311F6" w:rsidRDefault="00D70FDD" w:rsidP="00D70F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311F6">
              <w:rPr>
                <w:rFonts w:ascii="Corbel" w:hAnsi="Corbel"/>
                <w:sz w:val="24"/>
                <w:szCs w:val="24"/>
              </w:rPr>
              <w:t xml:space="preserve">Warunkiem zaliczenia wykładu </w:t>
            </w:r>
            <w:proofErr w:type="gramStart"/>
            <w:r w:rsidRPr="00F311F6">
              <w:rPr>
                <w:rFonts w:ascii="Corbel" w:hAnsi="Corbel"/>
                <w:sz w:val="24"/>
                <w:szCs w:val="24"/>
              </w:rPr>
              <w:t>jest  zaliczenie</w:t>
            </w:r>
            <w:proofErr w:type="gramEnd"/>
            <w:r w:rsidRPr="00F311F6">
              <w:rPr>
                <w:rFonts w:ascii="Corbel" w:hAnsi="Corbel"/>
                <w:sz w:val="24"/>
                <w:szCs w:val="24"/>
              </w:rPr>
              <w:t xml:space="preserve"> testu (uzyskanie powyżej </w:t>
            </w:r>
            <w:r w:rsidR="15555896" w:rsidRPr="00F311F6">
              <w:rPr>
                <w:rFonts w:ascii="Corbel" w:hAnsi="Corbel"/>
                <w:sz w:val="24"/>
                <w:szCs w:val="24"/>
              </w:rPr>
              <w:t>51</w:t>
            </w:r>
            <w:r w:rsidRPr="00F311F6">
              <w:rPr>
                <w:rFonts w:ascii="Corbel" w:hAnsi="Corbel"/>
                <w:sz w:val="24"/>
                <w:szCs w:val="24"/>
              </w:rPr>
              <w:t>% możliwych punktów</w:t>
            </w:r>
            <w:proofErr w:type="gramStart"/>
            <w:r w:rsidRPr="00F311F6">
              <w:rPr>
                <w:rFonts w:ascii="Corbel" w:hAnsi="Corbel"/>
                <w:sz w:val="24"/>
                <w:szCs w:val="24"/>
              </w:rPr>
              <w:t>),  weryfikującego</w:t>
            </w:r>
            <w:proofErr w:type="gramEnd"/>
            <w:r w:rsidRPr="00F311F6">
              <w:rPr>
                <w:rFonts w:ascii="Corbel" w:hAnsi="Corbel"/>
                <w:sz w:val="24"/>
                <w:szCs w:val="24"/>
              </w:rPr>
              <w:t xml:space="preserve"> wiedzę teoretyczną</w:t>
            </w:r>
            <w:r w:rsidR="001C51C5" w:rsidRPr="00F311F6">
              <w:rPr>
                <w:rFonts w:ascii="Corbel" w:hAnsi="Corbel"/>
                <w:sz w:val="24"/>
                <w:szCs w:val="24"/>
              </w:rPr>
              <w:t xml:space="preserve"> oraz umiejętności powiązania zdobytej wiedzy z praktyką</w:t>
            </w:r>
          </w:p>
          <w:p w14:paraId="11110B5F" w14:textId="77777777" w:rsidR="003D3D5E" w:rsidRPr="00F311F6" w:rsidRDefault="00D70FDD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11F6">
              <w:rPr>
                <w:rFonts w:ascii="Corbel" w:hAnsi="Corbel"/>
                <w:sz w:val="24"/>
                <w:szCs w:val="24"/>
              </w:rPr>
              <w:t>Warunkiem zaliczenia ćwiczeń jest</w:t>
            </w:r>
            <w:r w:rsidR="003D3D5E" w:rsidRPr="00F311F6">
              <w:rPr>
                <w:rFonts w:ascii="Corbel" w:hAnsi="Corbel"/>
                <w:sz w:val="24"/>
                <w:szCs w:val="24"/>
              </w:rPr>
              <w:t>:</w:t>
            </w:r>
          </w:p>
          <w:p w14:paraId="55EDE578" w14:textId="77777777" w:rsidR="003D3D5E" w:rsidRPr="00F311F6" w:rsidRDefault="003D3D5E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11F6">
              <w:rPr>
                <w:rFonts w:ascii="Corbel" w:hAnsi="Corbel"/>
                <w:sz w:val="24"/>
                <w:szCs w:val="24"/>
              </w:rPr>
              <w:t xml:space="preserve">-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>aktywność na zajęciach wynikająca z przygotowania do zajęć i</w:t>
            </w:r>
            <w:r w:rsidRPr="00F311F6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>oraz prezentowania praktycznych rozwiązań w zakresie omawianej problematyki (</w:t>
            </w:r>
            <w:r w:rsidRPr="00F311F6">
              <w:rPr>
                <w:rFonts w:ascii="Corbel" w:hAnsi="Corbel"/>
                <w:sz w:val="24"/>
                <w:szCs w:val="24"/>
              </w:rPr>
              <w:t>waga w końcowej ocenie -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30 </w:t>
            </w:r>
            <w:proofErr w:type="gramStart"/>
            <w:r w:rsidR="00D70FDD" w:rsidRPr="00F311F6">
              <w:rPr>
                <w:rFonts w:ascii="Corbel" w:hAnsi="Corbel"/>
                <w:sz w:val="24"/>
                <w:szCs w:val="24"/>
              </w:rPr>
              <w:t>%</w:t>
            </w:r>
            <w:r w:rsidRPr="00F311F6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>)</w:t>
            </w:r>
            <w:proofErr w:type="gramEnd"/>
            <w:r w:rsidR="00D70FDD" w:rsidRPr="00F311F6">
              <w:rPr>
                <w:rFonts w:ascii="Corbel" w:hAnsi="Corbel"/>
                <w:sz w:val="24"/>
                <w:szCs w:val="24"/>
              </w:rPr>
              <w:t>,</w:t>
            </w:r>
          </w:p>
          <w:p w14:paraId="22892202" w14:textId="77777777" w:rsidR="003D3D5E" w:rsidRPr="00F311F6" w:rsidRDefault="003D3D5E" w:rsidP="00D70F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311F6">
              <w:rPr>
                <w:rFonts w:ascii="Corbel" w:hAnsi="Corbel"/>
                <w:sz w:val="24"/>
                <w:szCs w:val="24"/>
              </w:rPr>
              <w:t xml:space="preserve">- zaliczenie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testu pisemnego </w:t>
            </w:r>
            <w:r w:rsidRPr="00F311F6">
              <w:rPr>
                <w:rFonts w:ascii="Corbel" w:hAnsi="Corbel"/>
                <w:sz w:val="24"/>
                <w:szCs w:val="24"/>
              </w:rPr>
              <w:t xml:space="preserve">weryfikującego wiedzę i </w:t>
            </w:r>
            <w:proofErr w:type="gramStart"/>
            <w:r w:rsidRPr="00F311F6">
              <w:rPr>
                <w:rFonts w:ascii="Corbel" w:hAnsi="Corbel"/>
                <w:sz w:val="24"/>
                <w:szCs w:val="24"/>
              </w:rPr>
              <w:t xml:space="preserve">umiejętności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gramEnd"/>
            <w:r w:rsidRPr="00F311F6">
              <w:rPr>
                <w:rFonts w:ascii="Corbel" w:hAnsi="Corbel"/>
                <w:sz w:val="24"/>
                <w:szCs w:val="24"/>
              </w:rPr>
              <w:t xml:space="preserve">waga -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30%) </w:t>
            </w:r>
          </w:p>
          <w:p w14:paraId="01EA7269" w14:textId="77777777" w:rsidR="0085747A" w:rsidRPr="004328AB" w:rsidRDefault="003D3D5E" w:rsidP="004328A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11F6">
              <w:rPr>
                <w:rFonts w:ascii="Corbel" w:hAnsi="Corbel"/>
                <w:sz w:val="24"/>
                <w:szCs w:val="24"/>
              </w:rPr>
              <w:t xml:space="preserve">-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przygotowanie grupowego </w:t>
            </w:r>
            <w:proofErr w:type="gramStart"/>
            <w:r w:rsidR="004328AB" w:rsidRPr="00F311F6">
              <w:rPr>
                <w:rFonts w:ascii="Corbel" w:hAnsi="Corbel"/>
                <w:sz w:val="24"/>
                <w:szCs w:val="24"/>
              </w:rPr>
              <w:t>projektu  strategii</w:t>
            </w:r>
            <w:proofErr w:type="gramEnd"/>
            <w:r w:rsidR="004328AB" w:rsidRPr="00F311F6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 xml:space="preserve"> marketingow</w:t>
            </w:r>
            <w:r w:rsidR="004328AB" w:rsidRPr="00F311F6">
              <w:rPr>
                <w:rFonts w:ascii="Corbel" w:hAnsi="Corbel"/>
                <w:sz w:val="24"/>
                <w:szCs w:val="24"/>
              </w:rPr>
              <w:t>ej i jego prezentacja</w:t>
            </w:r>
            <w:proofErr w:type="gramStart"/>
            <w:r w:rsidR="004328AB" w:rsidRPr="00F311F6">
              <w:rPr>
                <w:rFonts w:ascii="Corbel" w:hAnsi="Corbel"/>
                <w:sz w:val="24"/>
                <w:szCs w:val="24"/>
              </w:rPr>
              <w:t xml:space="preserve">  </w:t>
            </w:r>
            <w:r w:rsidR="002C5722" w:rsidRPr="00F311F6">
              <w:rPr>
                <w:rFonts w:ascii="Corbel" w:hAnsi="Corbel"/>
                <w:sz w:val="24"/>
                <w:szCs w:val="24"/>
              </w:rPr>
              <w:t xml:space="preserve"> </w:t>
            </w:r>
            <w:r w:rsidR="00D70FDD" w:rsidRPr="00F311F6">
              <w:rPr>
                <w:rFonts w:ascii="Corbel" w:hAnsi="Corbel"/>
                <w:sz w:val="24"/>
                <w:szCs w:val="24"/>
              </w:rPr>
              <w:t>(</w:t>
            </w:r>
            <w:proofErr w:type="gramEnd"/>
            <w:r w:rsidR="00D70FDD" w:rsidRPr="00F311F6">
              <w:rPr>
                <w:rFonts w:ascii="Corbel" w:hAnsi="Corbel"/>
                <w:sz w:val="24"/>
                <w:szCs w:val="24"/>
              </w:rPr>
              <w:t>40%),</w:t>
            </w:r>
            <w:r w:rsidR="00D70FDD" w:rsidRPr="002B3AC6">
              <w:rPr>
                <w:rFonts w:ascii="Corbel" w:hAnsi="Corbel"/>
              </w:rPr>
              <w:t xml:space="preserve"> </w:t>
            </w:r>
          </w:p>
        </w:tc>
      </w:tr>
    </w:tbl>
    <w:p w14:paraId="4F115E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EE71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BD51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0"/>
        <w:gridCol w:w="4340"/>
      </w:tblGrid>
      <w:tr w:rsidR="0085747A" w:rsidRPr="009C54AE" w14:paraId="69A9141D" w14:textId="77777777" w:rsidTr="00EF282A">
        <w:tc>
          <w:tcPr>
            <w:tcW w:w="5245" w:type="dxa"/>
            <w:vAlign w:val="center"/>
          </w:tcPr>
          <w:p w14:paraId="585F0E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94" w:type="dxa"/>
            <w:vAlign w:val="center"/>
          </w:tcPr>
          <w:p w14:paraId="51B6B776" w14:textId="436F93C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800F8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DD7528A" w14:textId="77777777" w:rsidTr="00EF282A">
        <w:tc>
          <w:tcPr>
            <w:tcW w:w="5245" w:type="dxa"/>
          </w:tcPr>
          <w:p w14:paraId="16758C1B" w14:textId="3A80C9C1" w:rsidR="0085747A" w:rsidRPr="009C54AE" w:rsidRDefault="00C61DC5" w:rsidP="00E001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94" w:type="dxa"/>
          </w:tcPr>
          <w:p w14:paraId="368CAD0B" w14:textId="2990E0AF" w:rsidR="0085747A" w:rsidRPr="009C54AE" w:rsidRDefault="00077182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3ADB446A" w14:textId="77777777" w:rsidTr="00EF282A">
        <w:tc>
          <w:tcPr>
            <w:tcW w:w="5245" w:type="dxa"/>
          </w:tcPr>
          <w:p w14:paraId="5886664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0E8C15" w14:textId="77777777" w:rsidR="00C61DC5" w:rsidRPr="009C54AE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</w:tc>
        <w:tc>
          <w:tcPr>
            <w:tcW w:w="4394" w:type="dxa"/>
          </w:tcPr>
          <w:p w14:paraId="4420D6BF" w14:textId="7D0F9D60" w:rsidR="00C61DC5" w:rsidRPr="009C54AE" w:rsidRDefault="00077182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5BD7DA1" w14:textId="77777777" w:rsidTr="00EF282A">
        <w:tc>
          <w:tcPr>
            <w:tcW w:w="5245" w:type="dxa"/>
          </w:tcPr>
          <w:p w14:paraId="08DC66F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F282A">
              <w:rPr>
                <w:rFonts w:ascii="Corbel" w:hAnsi="Corbel"/>
                <w:sz w:val="24"/>
                <w:szCs w:val="24"/>
              </w:rPr>
              <w:t>:</w:t>
            </w:r>
          </w:p>
          <w:p w14:paraId="0A67882C" w14:textId="77777777" w:rsidR="00EF282A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</w:p>
          <w:p w14:paraId="40DFC36C" w14:textId="77777777" w:rsidR="00C61DC5" w:rsidRPr="009C54AE" w:rsidRDefault="00EF282A" w:rsidP="00EF28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założeń projektu </w:t>
            </w:r>
          </w:p>
        </w:tc>
        <w:tc>
          <w:tcPr>
            <w:tcW w:w="4394" w:type="dxa"/>
          </w:tcPr>
          <w:p w14:paraId="6358CBFE" w14:textId="77777777" w:rsidR="00EF282A" w:rsidRDefault="00EF282A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96AD3B" w14:textId="453BE0F7" w:rsidR="00EF282A" w:rsidRDefault="00077182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F80A819" w14:textId="626B8786" w:rsidR="00EF282A" w:rsidRPr="009C54AE" w:rsidRDefault="00077182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49B630B5" w14:textId="77777777" w:rsidTr="00EF282A">
        <w:tc>
          <w:tcPr>
            <w:tcW w:w="5245" w:type="dxa"/>
          </w:tcPr>
          <w:p w14:paraId="61896C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</w:tcPr>
          <w:p w14:paraId="700D4FAA" w14:textId="194BD244" w:rsidR="0085747A" w:rsidRPr="009C54AE" w:rsidRDefault="00FE1BB1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3CC606F" w14:textId="77777777" w:rsidTr="00EF282A">
        <w:tc>
          <w:tcPr>
            <w:tcW w:w="5245" w:type="dxa"/>
          </w:tcPr>
          <w:p w14:paraId="6D7764A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</w:tcPr>
          <w:p w14:paraId="185D066E" w14:textId="480EF13A" w:rsidR="0085747A" w:rsidRPr="009C54AE" w:rsidRDefault="00B633E6" w:rsidP="00B417C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C563F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</w:tbl>
    <w:p w14:paraId="129C5E3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625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96716E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D212E5C" w14:textId="77777777" w:rsidTr="00760A84">
        <w:trPr>
          <w:trHeight w:val="397"/>
        </w:trPr>
        <w:tc>
          <w:tcPr>
            <w:tcW w:w="2359" w:type="pct"/>
          </w:tcPr>
          <w:p w14:paraId="22E64D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84729F2" w14:textId="066A4768" w:rsidR="0085747A" w:rsidRPr="009C54AE" w:rsidRDefault="00EF282A" w:rsidP="00760A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D0D146" w14:textId="77777777" w:rsidTr="00760A84">
        <w:trPr>
          <w:trHeight w:val="397"/>
        </w:trPr>
        <w:tc>
          <w:tcPr>
            <w:tcW w:w="2359" w:type="pct"/>
          </w:tcPr>
          <w:p w14:paraId="5CFC6C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ADECFA5" w14:textId="364207E5" w:rsidR="0085747A" w:rsidRPr="009C54AE" w:rsidRDefault="00EF282A" w:rsidP="00760A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5F9263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3C3099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A2139E4" w14:textId="77777777" w:rsidR="00B417C5" w:rsidRDefault="00B417C5" w:rsidP="00B417C5">
      <w:pPr>
        <w:pStyle w:val="Punktygwne"/>
        <w:spacing w:before="0" w:after="0"/>
        <w:rPr>
          <w:rFonts w:ascii="Corbel" w:hAnsi="Corbel"/>
          <w:szCs w:val="24"/>
        </w:rPr>
      </w:pPr>
    </w:p>
    <w:p w14:paraId="17B6D7A4" w14:textId="77777777" w:rsidR="00B417C5" w:rsidRPr="009C54AE" w:rsidRDefault="00B417C5" w:rsidP="00B417C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417C5" w:rsidRPr="00760A84" w14:paraId="6F6633E6" w14:textId="77777777" w:rsidTr="08187627">
        <w:trPr>
          <w:trHeight w:val="397"/>
        </w:trPr>
        <w:tc>
          <w:tcPr>
            <w:tcW w:w="5000" w:type="pct"/>
          </w:tcPr>
          <w:p w14:paraId="5C7B7310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0A8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FA0768" w14:textId="1E93C928" w:rsidR="00B417C5" w:rsidRPr="00760A84" w:rsidRDefault="44EF495B" w:rsidP="1A51E064">
            <w:pPr>
              <w:pStyle w:val="Nagwek1"/>
              <w:numPr>
                <w:ilvl w:val="0"/>
                <w:numId w:val="8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</w:pP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A.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Czubała,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R.</w:t>
            </w:r>
            <w:proofErr w:type="gramEnd"/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Niestrój 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A.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Pabian</w:t>
            </w:r>
            <w:r w:rsidR="4EAED705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,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Marketing w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przedsiębiorstwie :</w:t>
            </w:r>
            <w:proofErr w:type="gramEnd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="33F7CC37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ujęcie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operacyjne, </w:t>
            </w:r>
            <w:proofErr w:type="gramStart"/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PWE,  </w:t>
            </w:r>
            <w:r w:rsidR="782A452C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Warszawa</w:t>
            </w:r>
            <w:proofErr w:type="gramEnd"/>
            <w:r w:rsidR="782A452C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2020</w:t>
            </w:r>
            <w:r w:rsidR="6567B6DB"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>.</w:t>
            </w:r>
            <w:r w:rsidRPr="1A51E064"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  <w:t xml:space="preserve"> </w:t>
            </w:r>
          </w:p>
          <w:p w14:paraId="40FAC50C" w14:textId="77777777" w:rsidR="00B417C5" w:rsidRPr="00760A84" w:rsidRDefault="00B417C5" w:rsidP="00B417C5">
            <w:pPr>
              <w:pStyle w:val="Nagwek1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rPr>
                <w:rFonts w:ascii="Corbel" w:hAnsi="Corbel" w:cstheme="minorHAnsi"/>
                <w:b w:val="0"/>
                <w:color w:val="212121"/>
                <w:sz w:val="24"/>
                <w:szCs w:val="24"/>
              </w:rPr>
            </w:pPr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 xml:space="preserve">W. Grzegorczyk. (red.) Kreowanie i realizacja strategii marketingowych </w:t>
            </w:r>
            <w:proofErr w:type="gramStart"/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>przedsiębiorstwa :</w:t>
            </w:r>
            <w:proofErr w:type="gramEnd"/>
            <w:r w:rsidRPr="00760A84">
              <w:rPr>
                <w:rFonts w:ascii="Corbel" w:eastAsia="ProlibUnicodeCJK-Regular" w:hAnsi="Corbel" w:cs="ProlibUnicodeCJK-Regular"/>
                <w:b w:val="0"/>
                <w:sz w:val="24"/>
                <w:szCs w:val="24"/>
              </w:rPr>
              <w:t xml:space="preserve"> studia przypadków, Wydawnictwo Uniwersytetu Łódzkiego, Łódź 2016.</w:t>
            </w:r>
          </w:p>
        </w:tc>
      </w:tr>
      <w:tr w:rsidR="00B417C5" w:rsidRPr="00760A84" w14:paraId="1C3B637C" w14:textId="77777777" w:rsidTr="08187627">
        <w:trPr>
          <w:trHeight w:val="397"/>
        </w:trPr>
        <w:tc>
          <w:tcPr>
            <w:tcW w:w="5000" w:type="pct"/>
          </w:tcPr>
          <w:p w14:paraId="3EE1F6E4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0A8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DC957E0" w14:textId="6AAEF856" w:rsidR="00B417C5" w:rsidRPr="00760A84" w:rsidRDefault="44EF495B" w:rsidP="1A51E064">
            <w:pPr>
              <w:pStyle w:val="Nagwek1"/>
              <w:numPr>
                <w:ilvl w:val="0"/>
                <w:numId w:val="11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1A51E064">
              <w:rPr>
                <w:rFonts w:ascii="Corbel" w:hAnsi="Corbel"/>
                <w:b w:val="0"/>
                <w:bCs w:val="0"/>
                <w:sz w:val="24"/>
                <w:szCs w:val="24"/>
              </w:rPr>
              <w:t>J.W. Wiktor, Komunikacja marketingowa. Modele, struktury, formy przekazu, Wydawnictwo Naukowe PWN, Warszawa 2013</w:t>
            </w:r>
            <w:r w:rsidR="1292B901" w:rsidRPr="1A51E064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14:paraId="303D1E6B" w14:textId="77777777" w:rsidR="00B417C5" w:rsidRPr="00760A84" w:rsidRDefault="00B417C5" w:rsidP="08187627">
            <w:pPr>
              <w:pStyle w:val="Nagwek1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rFonts w:ascii="Corbel" w:hAnsi="Corbel" w:cstheme="minorBidi"/>
                <w:b w:val="0"/>
                <w:bCs w:val="0"/>
                <w:color w:val="212121"/>
                <w:sz w:val="24"/>
                <w:szCs w:val="24"/>
              </w:rPr>
            </w:pPr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H. Mruk, B. Pilarczyk, M. </w:t>
            </w:r>
            <w:proofErr w:type="gramStart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>Sławińska,  Marketing</w:t>
            </w:r>
            <w:proofErr w:type="gramEnd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 : koncepcje, strategie, </w:t>
            </w:r>
            <w:proofErr w:type="gramStart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>trendy,  Uniwersytet</w:t>
            </w:r>
            <w:proofErr w:type="gramEnd"/>
            <w:r w:rsidRPr="08187627">
              <w:rPr>
                <w:rFonts w:ascii="Corbel" w:eastAsia="ProlibUnicodeCJK-Regular" w:hAnsi="Corbel" w:cs="ProlibUnicodeCJK-Regular"/>
                <w:b w:val="0"/>
                <w:bCs w:val="0"/>
                <w:sz w:val="24"/>
                <w:szCs w:val="24"/>
              </w:rPr>
              <w:t xml:space="preserve"> Ekonomiczny w Poznaniu. - Wyd. 2 zm. - Poznań: Wydawnictwo Uniwersytetu Ekonomicznego, 2015</w:t>
            </w:r>
            <w:r w:rsidRPr="08187627">
              <w:rPr>
                <w:rFonts w:ascii="Corbel" w:eastAsia="ProlibUnicodeCJK-Regular" w:hAnsi="Corbel" w:cs="ProlibUnicodeCJK-Regular"/>
                <w:sz w:val="24"/>
                <w:szCs w:val="24"/>
              </w:rPr>
              <w:t>.</w:t>
            </w:r>
          </w:p>
          <w:p w14:paraId="1948126E" w14:textId="4A2998CC" w:rsidR="63C6316F" w:rsidRDefault="63C6316F" w:rsidP="08187627">
            <w:pPr>
              <w:pStyle w:val="Nagwek1"/>
              <w:numPr>
                <w:ilvl w:val="0"/>
                <w:numId w:val="11"/>
              </w:numPr>
              <w:shd w:val="clear" w:color="auto" w:fill="FFFFFF" w:themeFill="background1"/>
              <w:spacing w:before="0" w:beforeAutospacing="0" w:after="0" w:afterAutospacing="0"/>
              <w:rPr>
                <w:rFonts w:ascii="Corbel" w:eastAsia="Corbel" w:hAnsi="Corbel" w:cs="Corbel"/>
                <w:b w:val="0"/>
                <w:bCs w:val="0"/>
                <w:color w:val="212121"/>
                <w:sz w:val="24"/>
                <w:szCs w:val="24"/>
              </w:rPr>
            </w:pPr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Kuźniar W., Surmacz T, Szopiński W. 2017. Wirtualizacja konsumpcji i jej oddziaływanie na kształtowanie postaw i zachowań prosumpcyjnych wśród młodych konsumentów, Annales Universitatis Mariae Curie-Skłodowska, Sectio H </w:t>
            </w:r>
            <w:proofErr w:type="gramStart"/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>Oeconomia,  Vol.</w:t>
            </w:r>
            <w:proofErr w:type="gramEnd"/>
            <w:r w:rsidRPr="08187627">
              <w:rPr>
                <w:rFonts w:ascii="Corbel" w:eastAsia="Corbel" w:hAnsi="Corbel" w:cs="Corbel"/>
                <w:b w:val="0"/>
                <w:bCs w:val="0"/>
                <w:sz w:val="24"/>
                <w:szCs w:val="24"/>
              </w:rPr>
              <w:t xml:space="preserve"> LI, 2, s. 143 – 150.</w:t>
            </w:r>
          </w:p>
          <w:p w14:paraId="33C4B408" w14:textId="77777777" w:rsidR="00B417C5" w:rsidRPr="00760A84" w:rsidRDefault="00B417C5" w:rsidP="00F136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6457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8EDF3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BDBC2" w14:textId="77777777" w:rsidR="00A41184" w:rsidRDefault="00A41184" w:rsidP="00C16ABF">
      <w:pPr>
        <w:spacing w:after="0" w:line="240" w:lineRule="auto"/>
      </w:pPr>
      <w:r>
        <w:separator/>
      </w:r>
    </w:p>
  </w:endnote>
  <w:endnote w:type="continuationSeparator" w:id="0">
    <w:p w14:paraId="63CC43A7" w14:textId="77777777" w:rsidR="00A41184" w:rsidRDefault="00A411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F4F8E" w14:textId="77777777" w:rsidR="00A41184" w:rsidRDefault="00A41184" w:rsidP="00C16ABF">
      <w:pPr>
        <w:spacing w:after="0" w:line="240" w:lineRule="auto"/>
      </w:pPr>
      <w:r>
        <w:separator/>
      </w:r>
    </w:p>
  </w:footnote>
  <w:footnote w:type="continuationSeparator" w:id="0">
    <w:p w14:paraId="556472B7" w14:textId="77777777" w:rsidR="00A41184" w:rsidRDefault="00A41184" w:rsidP="00C16ABF">
      <w:pPr>
        <w:spacing w:after="0" w:line="240" w:lineRule="auto"/>
      </w:pPr>
      <w:r>
        <w:continuationSeparator/>
      </w:r>
    </w:p>
  </w:footnote>
  <w:footnote w:id="1">
    <w:p w14:paraId="707633D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0B6B"/>
    <w:multiLevelType w:val="hybridMultilevel"/>
    <w:tmpl w:val="82B87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3C5CBA"/>
    <w:multiLevelType w:val="hybridMultilevel"/>
    <w:tmpl w:val="548E34EC"/>
    <w:lvl w:ilvl="0" w:tplc="11F098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D67F0"/>
    <w:multiLevelType w:val="multilevel"/>
    <w:tmpl w:val="686ED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8D3164"/>
    <w:multiLevelType w:val="hybridMultilevel"/>
    <w:tmpl w:val="2ACE99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7E72D8"/>
    <w:multiLevelType w:val="hybridMultilevel"/>
    <w:tmpl w:val="686ED2AE"/>
    <w:lvl w:ilvl="0" w:tplc="1C787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D4EBE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24E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2EE43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C40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E027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98F0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D648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6C31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F340BD"/>
    <w:multiLevelType w:val="multilevel"/>
    <w:tmpl w:val="686ED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CA5D13"/>
    <w:multiLevelType w:val="hybridMultilevel"/>
    <w:tmpl w:val="686ED2AE"/>
    <w:lvl w:ilvl="0" w:tplc="29E20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4C0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A30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7CF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05A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60A3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B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EEB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0606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095EE0"/>
    <w:multiLevelType w:val="hybridMultilevel"/>
    <w:tmpl w:val="C41E247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1148BD"/>
    <w:multiLevelType w:val="hybridMultilevel"/>
    <w:tmpl w:val="686ED2AE"/>
    <w:lvl w:ilvl="0" w:tplc="05307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2EBDA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6AE0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8EA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EE44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7CE7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A433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873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1462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4417137">
    <w:abstractNumId w:val="2"/>
  </w:num>
  <w:num w:numId="2" w16cid:durableId="1931428996">
    <w:abstractNumId w:val="3"/>
  </w:num>
  <w:num w:numId="3" w16cid:durableId="1036075955">
    <w:abstractNumId w:val="6"/>
  </w:num>
  <w:num w:numId="4" w16cid:durableId="254675955">
    <w:abstractNumId w:val="7"/>
  </w:num>
  <w:num w:numId="5" w16cid:durableId="1607813404">
    <w:abstractNumId w:val="9"/>
  </w:num>
  <w:num w:numId="6" w16cid:durableId="906576902">
    <w:abstractNumId w:val="5"/>
  </w:num>
  <w:num w:numId="7" w16cid:durableId="1461997242">
    <w:abstractNumId w:val="1"/>
  </w:num>
  <w:num w:numId="8" w16cid:durableId="558978743">
    <w:abstractNumId w:val="4"/>
  </w:num>
  <w:num w:numId="9" w16cid:durableId="1899589657">
    <w:abstractNumId w:val="8"/>
  </w:num>
  <w:num w:numId="10" w16cid:durableId="19724423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18756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E22"/>
    <w:rsid w:val="00042A51"/>
    <w:rsid w:val="00042D2E"/>
    <w:rsid w:val="00044C82"/>
    <w:rsid w:val="00070ED6"/>
    <w:rsid w:val="000742DC"/>
    <w:rsid w:val="00077182"/>
    <w:rsid w:val="0008487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2ED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21A0"/>
    <w:rsid w:val="001A70D2"/>
    <w:rsid w:val="001C51C5"/>
    <w:rsid w:val="001D657B"/>
    <w:rsid w:val="001D7B54"/>
    <w:rsid w:val="001E0209"/>
    <w:rsid w:val="001F07C8"/>
    <w:rsid w:val="001F2CA2"/>
    <w:rsid w:val="001F4FDF"/>
    <w:rsid w:val="002144C0"/>
    <w:rsid w:val="00215FA7"/>
    <w:rsid w:val="0021616F"/>
    <w:rsid w:val="0022477D"/>
    <w:rsid w:val="002278A9"/>
    <w:rsid w:val="002336F9"/>
    <w:rsid w:val="0024028F"/>
    <w:rsid w:val="00244ABC"/>
    <w:rsid w:val="002748A1"/>
    <w:rsid w:val="00281FF2"/>
    <w:rsid w:val="002857DE"/>
    <w:rsid w:val="00291567"/>
    <w:rsid w:val="002971D9"/>
    <w:rsid w:val="002A22BF"/>
    <w:rsid w:val="002A2389"/>
    <w:rsid w:val="002A671D"/>
    <w:rsid w:val="002B4D55"/>
    <w:rsid w:val="002B5EA0"/>
    <w:rsid w:val="002B6119"/>
    <w:rsid w:val="002C059B"/>
    <w:rsid w:val="002C1F06"/>
    <w:rsid w:val="002C5722"/>
    <w:rsid w:val="002D3375"/>
    <w:rsid w:val="002D73D4"/>
    <w:rsid w:val="002E788B"/>
    <w:rsid w:val="002F02A3"/>
    <w:rsid w:val="002F4ABE"/>
    <w:rsid w:val="003018BA"/>
    <w:rsid w:val="0030395F"/>
    <w:rsid w:val="00305760"/>
    <w:rsid w:val="00305C92"/>
    <w:rsid w:val="003151C5"/>
    <w:rsid w:val="003343CF"/>
    <w:rsid w:val="00346FE9"/>
    <w:rsid w:val="0034759A"/>
    <w:rsid w:val="003503F6"/>
    <w:rsid w:val="003530DD"/>
    <w:rsid w:val="00363F78"/>
    <w:rsid w:val="0038585C"/>
    <w:rsid w:val="003A0A5B"/>
    <w:rsid w:val="003A1176"/>
    <w:rsid w:val="003C0BAE"/>
    <w:rsid w:val="003D18A9"/>
    <w:rsid w:val="003D3D5E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278CC"/>
    <w:rsid w:val="00431D5C"/>
    <w:rsid w:val="004328AB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327"/>
    <w:rsid w:val="004A4D1F"/>
    <w:rsid w:val="004C563F"/>
    <w:rsid w:val="004C6FAD"/>
    <w:rsid w:val="004D5282"/>
    <w:rsid w:val="004D5A43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70149"/>
    <w:rsid w:val="0059484D"/>
    <w:rsid w:val="005A0855"/>
    <w:rsid w:val="005A133C"/>
    <w:rsid w:val="005A3196"/>
    <w:rsid w:val="005B6A9F"/>
    <w:rsid w:val="005C080F"/>
    <w:rsid w:val="005C55E5"/>
    <w:rsid w:val="005C696A"/>
    <w:rsid w:val="005E2AC5"/>
    <w:rsid w:val="005E6E85"/>
    <w:rsid w:val="005F31D2"/>
    <w:rsid w:val="005F5EF5"/>
    <w:rsid w:val="005F7173"/>
    <w:rsid w:val="0061029B"/>
    <w:rsid w:val="00617230"/>
    <w:rsid w:val="00621CE1"/>
    <w:rsid w:val="00624311"/>
    <w:rsid w:val="00627FC9"/>
    <w:rsid w:val="00647FA8"/>
    <w:rsid w:val="00650C5F"/>
    <w:rsid w:val="00650C6B"/>
    <w:rsid w:val="00654934"/>
    <w:rsid w:val="006618C3"/>
    <w:rsid w:val="006620D9"/>
    <w:rsid w:val="00671958"/>
    <w:rsid w:val="00675843"/>
    <w:rsid w:val="00696477"/>
    <w:rsid w:val="006966F5"/>
    <w:rsid w:val="006A7A5F"/>
    <w:rsid w:val="006B1C07"/>
    <w:rsid w:val="006B4A8F"/>
    <w:rsid w:val="006D050F"/>
    <w:rsid w:val="006D6139"/>
    <w:rsid w:val="006E5D65"/>
    <w:rsid w:val="006F1282"/>
    <w:rsid w:val="006F1FBC"/>
    <w:rsid w:val="006F31E2"/>
    <w:rsid w:val="006F3217"/>
    <w:rsid w:val="00706544"/>
    <w:rsid w:val="007072BA"/>
    <w:rsid w:val="0071620A"/>
    <w:rsid w:val="00724677"/>
    <w:rsid w:val="00725459"/>
    <w:rsid w:val="00730EBE"/>
    <w:rsid w:val="007327BD"/>
    <w:rsid w:val="00734608"/>
    <w:rsid w:val="00741C82"/>
    <w:rsid w:val="00745302"/>
    <w:rsid w:val="007461D6"/>
    <w:rsid w:val="00746EC8"/>
    <w:rsid w:val="00760A8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57B3"/>
    <w:rsid w:val="007D6E56"/>
    <w:rsid w:val="007F4155"/>
    <w:rsid w:val="007F6912"/>
    <w:rsid w:val="00800F86"/>
    <w:rsid w:val="00803BDA"/>
    <w:rsid w:val="0081154B"/>
    <w:rsid w:val="0081554D"/>
    <w:rsid w:val="0081707E"/>
    <w:rsid w:val="00824459"/>
    <w:rsid w:val="008449B3"/>
    <w:rsid w:val="008552A2"/>
    <w:rsid w:val="0085747A"/>
    <w:rsid w:val="008617BB"/>
    <w:rsid w:val="00870BE9"/>
    <w:rsid w:val="008747AA"/>
    <w:rsid w:val="00884922"/>
    <w:rsid w:val="00885F64"/>
    <w:rsid w:val="008917F9"/>
    <w:rsid w:val="008A299B"/>
    <w:rsid w:val="008A45F7"/>
    <w:rsid w:val="008B0734"/>
    <w:rsid w:val="008C0CC0"/>
    <w:rsid w:val="008C19A9"/>
    <w:rsid w:val="008C379D"/>
    <w:rsid w:val="008C5147"/>
    <w:rsid w:val="008C5359"/>
    <w:rsid w:val="008C5363"/>
    <w:rsid w:val="008D3DFB"/>
    <w:rsid w:val="008E64F4"/>
    <w:rsid w:val="008E69E3"/>
    <w:rsid w:val="008F12C9"/>
    <w:rsid w:val="008F2B81"/>
    <w:rsid w:val="008F6E29"/>
    <w:rsid w:val="00916188"/>
    <w:rsid w:val="00923D7D"/>
    <w:rsid w:val="00941CA3"/>
    <w:rsid w:val="009508DF"/>
    <w:rsid w:val="00950DAC"/>
    <w:rsid w:val="00952CFB"/>
    <w:rsid w:val="00954A07"/>
    <w:rsid w:val="00965AD1"/>
    <w:rsid w:val="00983BA2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1FD2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184"/>
    <w:rsid w:val="00A43BF6"/>
    <w:rsid w:val="00A53FA5"/>
    <w:rsid w:val="00A54817"/>
    <w:rsid w:val="00A601C8"/>
    <w:rsid w:val="00A60799"/>
    <w:rsid w:val="00A776AB"/>
    <w:rsid w:val="00A84C85"/>
    <w:rsid w:val="00A97DE1"/>
    <w:rsid w:val="00AB053C"/>
    <w:rsid w:val="00AB78B2"/>
    <w:rsid w:val="00AD1146"/>
    <w:rsid w:val="00AD27D3"/>
    <w:rsid w:val="00AD66D6"/>
    <w:rsid w:val="00AE1160"/>
    <w:rsid w:val="00AE1F2D"/>
    <w:rsid w:val="00AE203C"/>
    <w:rsid w:val="00AE2E74"/>
    <w:rsid w:val="00AE5FCB"/>
    <w:rsid w:val="00AF2C1E"/>
    <w:rsid w:val="00B017CF"/>
    <w:rsid w:val="00B06142"/>
    <w:rsid w:val="00B135B1"/>
    <w:rsid w:val="00B3130B"/>
    <w:rsid w:val="00B33F3B"/>
    <w:rsid w:val="00B40ADB"/>
    <w:rsid w:val="00B417C5"/>
    <w:rsid w:val="00B43B77"/>
    <w:rsid w:val="00B43E80"/>
    <w:rsid w:val="00B607DB"/>
    <w:rsid w:val="00B633E6"/>
    <w:rsid w:val="00B66529"/>
    <w:rsid w:val="00B75946"/>
    <w:rsid w:val="00B8056E"/>
    <w:rsid w:val="00B819C8"/>
    <w:rsid w:val="00B82308"/>
    <w:rsid w:val="00B90885"/>
    <w:rsid w:val="00BB520A"/>
    <w:rsid w:val="00BB5EB4"/>
    <w:rsid w:val="00BB7880"/>
    <w:rsid w:val="00BC797F"/>
    <w:rsid w:val="00BD3869"/>
    <w:rsid w:val="00BD66E9"/>
    <w:rsid w:val="00BD6FF4"/>
    <w:rsid w:val="00BF2C41"/>
    <w:rsid w:val="00C00733"/>
    <w:rsid w:val="00C058B4"/>
    <w:rsid w:val="00C05F44"/>
    <w:rsid w:val="00C131B5"/>
    <w:rsid w:val="00C16ABF"/>
    <w:rsid w:val="00C170AE"/>
    <w:rsid w:val="00C17358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1218"/>
    <w:rsid w:val="00CD0B2D"/>
    <w:rsid w:val="00CD6897"/>
    <w:rsid w:val="00CE04A8"/>
    <w:rsid w:val="00CE5BAC"/>
    <w:rsid w:val="00CF25BE"/>
    <w:rsid w:val="00CF78ED"/>
    <w:rsid w:val="00D02B25"/>
    <w:rsid w:val="00D02EBA"/>
    <w:rsid w:val="00D15878"/>
    <w:rsid w:val="00D17C3C"/>
    <w:rsid w:val="00D26B2C"/>
    <w:rsid w:val="00D352C9"/>
    <w:rsid w:val="00D425B2"/>
    <w:rsid w:val="00D428D6"/>
    <w:rsid w:val="00D552B2"/>
    <w:rsid w:val="00D608D1"/>
    <w:rsid w:val="00D70FDD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01B4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82A"/>
    <w:rsid w:val="00F070AB"/>
    <w:rsid w:val="00F17567"/>
    <w:rsid w:val="00F27A7B"/>
    <w:rsid w:val="00F311F6"/>
    <w:rsid w:val="00F526AF"/>
    <w:rsid w:val="00F617C3"/>
    <w:rsid w:val="00F7066B"/>
    <w:rsid w:val="00F7703D"/>
    <w:rsid w:val="00F83B28"/>
    <w:rsid w:val="00F8499E"/>
    <w:rsid w:val="00F95E6A"/>
    <w:rsid w:val="00F974DA"/>
    <w:rsid w:val="00FA46E5"/>
    <w:rsid w:val="00FB7DBA"/>
    <w:rsid w:val="00FC09B2"/>
    <w:rsid w:val="00FC1C25"/>
    <w:rsid w:val="00FC3F45"/>
    <w:rsid w:val="00FD503F"/>
    <w:rsid w:val="00FD682D"/>
    <w:rsid w:val="00FD7589"/>
    <w:rsid w:val="00FE1BB1"/>
    <w:rsid w:val="00FF016A"/>
    <w:rsid w:val="00FF1401"/>
    <w:rsid w:val="00FF5E7D"/>
    <w:rsid w:val="08187627"/>
    <w:rsid w:val="1292B901"/>
    <w:rsid w:val="15555896"/>
    <w:rsid w:val="1A51E064"/>
    <w:rsid w:val="33F7CC37"/>
    <w:rsid w:val="44EF495B"/>
    <w:rsid w:val="4EAED705"/>
    <w:rsid w:val="5176559D"/>
    <w:rsid w:val="63C6316F"/>
    <w:rsid w:val="6567B6DB"/>
    <w:rsid w:val="782A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79E8C"/>
  <w15:docId w15:val="{4659630C-3BF5-491C-9E51-449797D1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2E78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E788B"/>
    <w:rPr>
      <w:rFonts w:eastAsia="Times New Roman"/>
      <w:b/>
      <w:bCs/>
      <w:kern w:val="36"/>
      <w:sz w:val="48"/>
      <w:szCs w:val="48"/>
    </w:rPr>
  </w:style>
  <w:style w:type="paragraph" w:customStyle="1" w:styleId="paragraph">
    <w:name w:val="paragraph"/>
    <w:basedOn w:val="Normalny"/>
    <w:rsid w:val="00F770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7703D"/>
  </w:style>
  <w:style w:type="character" w:customStyle="1" w:styleId="spellingerror">
    <w:name w:val="spellingerror"/>
    <w:basedOn w:val="Domylnaczcionkaakapitu"/>
    <w:rsid w:val="00F7703D"/>
  </w:style>
  <w:style w:type="character" w:customStyle="1" w:styleId="eop">
    <w:name w:val="eop"/>
    <w:basedOn w:val="Domylnaczcionkaakapitu"/>
    <w:rsid w:val="00F7703D"/>
  </w:style>
  <w:style w:type="character" w:styleId="Odwoaniedokomentarza">
    <w:name w:val="annotation reference"/>
    <w:basedOn w:val="Domylnaczcionkaakapitu"/>
    <w:uiPriority w:val="99"/>
    <w:semiHidden/>
    <w:unhideWhenUsed/>
    <w:rsid w:val="008E69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69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69E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69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69E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72679-030D-4D66-B61A-85F2D9C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C77F2-DCDC-4EF5-B0CE-6F64E98E43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2DD5DA-4CBB-413C-A6D4-87B85299B6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F3100-4C76-42C9-B24E-54A22EE4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2022-05-25T08:25:00Z</cp:lastPrinted>
  <dcterms:created xsi:type="dcterms:W3CDTF">2022-05-25T21:55:00Z</dcterms:created>
  <dcterms:modified xsi:type="dcterms:W3CDTF">2025-06-27T08:03:00Z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